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76F" w:rsidRPr="00DB10D7" w:rsidRDefault="00C8376F" w:rsidP="00DB10D7">
      <w:pPr>
        <w:pStyle w:val="Heading1"/>
        <w:spacing w:before="0" w:line="240" w:lineRule="auto"/>
        <w:jc w:val="both"/>
        <w:rPr>
          <w:rFonts w:ascii="Times New Roman Tj" w:hAnsi="Times New Roman Tj"/>
          <w:b w:val="0"/>
          <w:sz w:val="22"/>
          <w:szCs w:val="22"/>
        </w:rPr>
      </w:pPr>
      <w:r>
        <w:rPr>
          <w:rFonts w:ascii="Times New Roman Tj" w:hAnsi="Times New Roman Tj"/>
          <w:sz w:val="22"/>
          <w:szCs w:val="22"/>
        </w:rPr>
        <w:t xml:space="preserve">    </w:t>
      </w:r>
      <w:r w:rsidRPr="00DB10D7">
        <w:rPr>
          <w:rFonts w:ascii="Times New Roman Tj" w:hAnsi="Times New Roman Tj"/>
          <w:b w:val="0"/>
          <w:sz w:val="22"/>
          <w:szCs w:val="22"/>
        </w:rPr>
        <w:t>Вопросы по экономической географии</w:t>
      </w:r>
      <w:r>
        <w:rPr>
          <w:rFonts w:ascii="Times New Roman Tj" w:hAnsi="Times New Roman Tj"/>
          <w:b w:val="0"/>
          <w:sz w:val="22"/>
          <w:szCs w:val="22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Какие факторы влияют на неравномерное размещени</w:t>
      </w:r>
      <w:r>
        <w:rPr>
          <w:rFonts w:ascii="Times New Roman Tj" w:hAnsi="Times New Roman Tj"/>
        </w:rPr>
        <w:t>е</w:t>
      </w:r>
      <w:r w:rsidRPr="00DB10D7">
        <w:rPr>
          <w:rFonts w:ascii="Times New Roman Tj" w:hAnsi="Times New Roman Tj"/>
        </w:rPr>
        <w:t xml:space="preserve"> населения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природные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>) экологические;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экономические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социальный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этнический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DB10D7">
        <w:rPr>
          <w:rFonts w:ascii="Times New Roman Tj" w:hAnsi="Times New Roman Tj"/>
        </w:rPr>
        <w:t>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Что</w:t>
      </w:r>
      <w:r w:rsidRPr="00DB10D7">
        <w:rPr>
          <w:rFonts w:ascii="Times New Roman Tj" w:hAnsi="Times New Roman Tj"/>
        </w:rPr>
        <w:t xml:space="preserve"> является о</w:t>
      </w:r>
      <w:r>
        <w:rPr>
          <w:rFonts w:ascii="Times New Roman Tj" w:hAnsi="Times New Roman Tj"/>
        </w:rPr>
        <w:t>сновой организации ЮТТПК (Южно</w:t>
      </w:r>
      <w:r w:rsidRPr="00DB10D7">
        <w:rPr>
          <w:rFonts w:ascii="Times New Roman Tj" w:hAnsi="Times New Roman Tj"/>
        </w:rPr>
        <w:t xml:space="preserve"> таджикского территориально- производственного комплекса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Таджикский ал</w:t>
      </w:r>
      <w:r>
        <w:rPr>
          <w:rFonts w:ascii="Times New Roman Tj" w:hAnsi="Times New Roman Tj"/>
        </w:rPr>
        <w:t>юм</w:t>
      </w:r>
      <w:r w:rsidRPr="00DB10D7">
        <w:rPr>
          <w:rFonts w:ascii="Times New Roman Tj" w:hAnsi="Times New Roman Tj"/>
        </w:rPr>
        <w:t>иниевый завод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Яванский электрохимический завод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>) гидроэнергетические</w:t>
      </w:r>
      <w:r w:rsidRPr="00DB10D7">
        <w:rPr>
          <w:rFonts w:ascii="Times New Roman Tj" w:hAnsi="Times New Roman Tj"/>
        </w:rPr>
        <w:t xml:space="preserve"> станции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текстильные </w:t>
      </w:r>
      <w:r w:rsidRPr="00DB10D7">
        <w:rPr>
          <w:rFonts w:ascii="Times New Roman Tj" w:hAnsi="Times New Roman Tj"/>
        </w:rPr>
        <w:t>предприятия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предприятия по </w:t>
      </w:r>
      <w:r w:rsidRPr="00DB10D7">
        <w:rPr>
          <w:rFonts w:ascii="Times New Roman Tj" w:hAnsi="Times New Roman Tj"/>
        </w:rPr>
        <w:t>предоставлении услуг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МВТ составляет гидроэнергетический потенциал ГЭС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«Сангтуда-1»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220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670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560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300 МВТ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400 МВТ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самый огромный полиметаллический бассейн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Карамазарский бассейн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Чокадамбулакский бассейн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Бассейн Конимансур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Бассейн Таррор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Бассейн Кизылтумшук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представляет экономическое районирование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специализация р</w:t>
      </w:r>
      <w:r>
        <w:rPr>
          <w:rFonts w:ascii="Times New Roman Tj" w:hAnsi="Times New Roman Tj"/>
        </w:rPr>
        <w:t>егионов Республики Таджикистан;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организация свободных экономических зон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размещение производственных предприятий внутри административного района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Развитие административного района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организация предприятия внутри района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Сколько млрд. к</w:t>
      </w:r>
      <w:r w:rsidRPr="00DB10D7">
        <w:rPr>
          <w:rFonts w:ascii="Times New Roman Tj" w:hAnsi="Times New Roman Tj"/>
        </w:rPr>
        <w:t>В</w:t>
      </w:r>
      <w:r>
        <w:rPr>
          <w:rFonts w:ascii="Times New Roman Tj" w:hAnsi="Times New Roman Tj"/>
        </w:rPr>
        <w:t>т</w:t>
      </w:r>
      <w:r w:rsidRPr="00DB10D7">
        <w:rPr>
          <w:rFonts w:ascii="Times New Roman Tj" w:hAnsi="Times New Roman Tj"/>
        </w:rPr>
        <w:t>/ч составляет гидроэнергетический потенциал всех рек Таджикистана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527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боле</w:t>
      </w:r>
      <w:r>
        <w:rPr>
          <w:rFonts w:ascii="Times New Roman Tj" w:hAnsi="Times New Roman Tj"/>
        </w:rPr>
        <w:t>е</w:t>
      </w:r>
      <w:r w:rsidRPr="00DB10D7">
        <w:rPr>
          <w:rFonts w:ascii="Times New Roman Tj" w:hAnsi="Times New Roman Tj"/>
        </w:rPr>
        <w:t xml:space="preserve"> 220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около 240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127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320 млрд к</w:t>
      </w:r>
      <w:r>
        <w:rPr>
          <w:rFonts w:ascii="Times New Roman Tj" w:hAnsi="Times New Roman Tj"/>
        </w:rPr>
        <w:t>В</w:t>
      </w:r>
      <w:r w:rsidRPr="00DB10D7">
        <w:rPr>
          <w:rFonts w:ascii="Times New Roman Tj" w:hAnsi="Times New Roman Tj"/>
        </w:rPr>
        <w:t>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Какой из этих отраслей промышленности более развит</w:t>
      </w:r>
      <w:r>
        <w:rPr>
          <w:rFonts w:ascii="Times New Roman Tj" w:hAnsi="Times New Roman Tj"/>
        </w:rPr>
        <w:t>а</w:t>
      </w:r>
      <w:r w:rsidRPr="00DB10D7">
        <w:rPr>
          <w:rFonts w:ascii="Times New Roman Tj" w:hAnsi="Times New Roman Tj"/>
        </w:rPr>
        <w:t xml:space="preserve"> в Таджикистане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х</w:t>
      </w:r>
      <w:r w:rsidRPr="00DB10D7">
        <w:rPr>
          <w:rFonts w:ascii="Times New Roman Tj" w:hAnsi="Times New Roman Tj"/>
        </w:rPr>
        <w:t>ими</w:t>
      </w:r>
      <w:r>
        <w:rPr>
          <w:rFonts w:ascii="Times New Roman Tj" w:hAnsi="Times New Roman Tj"/>
        </w:rPr>
        <w:t>ческий;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м</w:t>
      </w:r>
      <w:r w:rsidRPr="00DB10D7">
        <w:rPr>
          <w:rFonts w:ascii="Times New Roman Tj" w:hAnsi="Times New Roman Tj"/>
        </w:rPr>
        <w:t>еталлурги</w:t>
      </w:r>
      <w:r>
        <w:rPr>
          <w:rFonts w:ascii="Times New Roman Tj" w:hAnsi="Times New Roman Tj"/>
        </w:rPr>
        <w:t>ческий;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легкая;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машиностроение;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э</w:t>
      </w:r>
      <w:r w:rsidRPr="00DB10D7">
        <w:rPr>
          <w:rFonts w:ascii="Times New Roman Tj" w:hAnsi="Times New Roman Tj"/>
        </w:rPr>
        <w:t>лектротехника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Приблизительн</w:t>
      </w:r>
      <w:r>
        <w:rPr>
          <w:rFonts w:ascii="Times New Roman Tj" w:hAnsi="Times New Roman Tj"/>
        </w:rPr>
        <w:t xml:space="preserve">о сколько процентов </w:t>
      </w:r>
      <w:r w:rsidRPr="00DB10D7">
        <w:rPr>
          <w:rFonts w:ascii="Times New Roman Tj" w:hAnsi="Times New Roman Tj"/>
        </w:rPr>
        <w:t>нас</w:t>
      </w:r>
      <w:r>
        <w:rPr>
          <w:rFonts w:ascii="Times New Roman Tj" w:hAnsi="Times New Roman Tj"/>
        </w:rPr>
        <w:t xml:space="preserve">еления Республики Таджикистана </w:t>
      </w:r>
      <w:r w:rsidRPr="00DB10D7">
        <w:rPr>
          <w:rFonts w:ascii="Times New Roman Tj" w:hAnsi="Times New Roman Tj"/>
        </w:rPr>
        <w:t>живут в сельских местностях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 70%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50%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81%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29%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около90%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Какая языковая семья считается самой распространенной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>) И</w:t>
      </w:r>
      <w:r w:rsidRPr="00DB10D7">
        <w:rPr>
          <w:rFonts w:ascii="Times New Roman Tj" w:hAnsi="Times New Roman Tj"/>
        </w:rPr>
        <w:t>ндоевропейский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>) А</w:t>
      </w:r>
      <w:r w:rsidRPr="00DB10D7">
        <w:rPr>
          <w:rFonts w:ascii="Times New Roman Tj" w:hAnsi="Times New Roman Tj"/>
        </w:rPr>
        <w:t>лтайский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>) С</w:t>
      </w:r>
      <w:r w:rsidRPr="00DB10D7">
        <w:rPr>
          <w:rFonts w:ascii="Times New Roman Tj" w:hAnsi="Times New Roman Tj"/>
        </w:rPr>
        <w:t>емитский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>) Романский;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Кельтский;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процентов земли занимает суще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29 %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71 %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38%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11%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44%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Какая страна состоит из более 4000 островов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Индонезия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Канада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Океания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Австралия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гидроэнергетическому потенциалу, какая страна лидирует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Бразилия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Китай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Конго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Канада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@13.</w:t>
      </w:r>
      <w:r w:rsidRPr="00DB10D7">
        <w:rPr>
          <w:rFonts w:ascii="Times New Roman Tj" w:hAnsi="Times New Roman Tj"/>
        </w:rPr>
        <w:t xml:space="preserve"> 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 какую организацию входят страны экспортеры нефти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ОПЭК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НАТО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МВФ;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САНТО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ООН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Скольким млн км </w:t>
      </w:r>
      <w:r w:rsidRPr="00DB10D7">
        <w:rPr>
          <w:rFonts w:ascii="Times New Roman Tj" w:hAnsi="Times New Roman Tj"/>
          <w:vertAlign w:val="superscript"/>
        </w:rPr>
        <w:t>2</w:t>
      </w:r>
      <w:r w:rsidRPr="00DB10D7">
        <w:rPr>
          <w:rFonts w:ascii="Times New Roman Tj" w:hAnsi="Times New Roman Tj"/>
        </w:rPr>
        <w:t xml:space="preserve"> равно площадь Земли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510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149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361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489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124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Когда был образован военно </w:t>
      </w:r>
      <w:r>
        <w:rPr>
          <w:rFonts w:ascii="Times New Roman Tj" w:hAnsi="Times New Roman Tj"/>
        </w:rPr>
        <w:t xml:space="preserve">- </w:t>
      </w:r>
      <w:r w:rsidRPr="00DB10D7">
        <w:rPr>
          <w:rFonts w:ascii="Times New Roman Tj" w:hAnsi="Times New Roman Tj"/>
        </w:rPr>
        <w:t>политический блок НАТО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1949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1661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1945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1978 году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1956 году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миллионов человек в мире погибают от употребления загрязненной воды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5,1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7,8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6,8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15-17 млн чел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75 млн чел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Быстрый темп увеличения населения это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демографический взрыв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миграционный процесс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демографический кризис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демографическая политика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урбанизации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деградация почвы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результате влияния внешних факторов разрушения структуры почвы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разрушения гумусных свойств почвы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обогащение почвы путем добавки химических элементов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использование почвы с целью строительства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использование минеральных удобрений с целью повышения плодородности почвы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энергетическая независимость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полное обеспечение э</w:t>
      </w:r>
      <w:r>
        <w:rPr>
          <w:rFonts w:ascii="Times New Roman Tj" w:hAnsi="Times New Roman Tj"/>
        </w:rPr>
        <w:t>нергопотребительского</w:t>
      </w:r>
      <w:r w:rsidRPr="00DB10D7">
        <w:rPr>
          <w:rFonts w:ascii="Times New Roman Tj" w:hAnsi="Times New Roman Tj"/>
        </w:rPr>
        <w:t xml:space="preserve"> рынка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получения независимости в область экспорта электроэнергии в другие страны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линии электропередач (ЛЭП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другие суверенные государства со стороны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 после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получение независимости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модернизации всех ГЭС-и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реструктуризация всех ГЭС-и Республики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Каким понятием определяется разница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между экспортом и импортом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сальдо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транзит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дефицит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профицит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внешняя торговля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реэкспорт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повторный или обратный экспорт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транзит товаров через территории других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стран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дефицит товаров на рынке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объем внешней торговли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наименований экспортных товаров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бартер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не денежный обмен товарами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перевоз товара из одной страны в другую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перевод инвестиции для строительство предприятии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перевоз товаров через территории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@23.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экономическая интеграция?</w:t>
      </w:r>
      <w:r>
        <w:rPr>
          <w:rFonts w:ascii="Times New Roman Tj" w:hAnsi="Times New Roman Tj"/>
        </w:rPr>
        <w:t xml:space="preserve"> 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осуществлять экспорт и импорт товаров ( услуг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глобализация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осуществлять экспорт и импорт товаров ( услуг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протекционизм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 w:rsidRPr="00580EF3"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осуществлять экспорт и импорт товаров ( услуг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@26.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 w:rsidRPr="00781BEA">
        <w:rPr>
          <w:rFonts w:ascii="Times New Roman Tj" w:hAnsi="Times New Roman Tj"/>
        </w:rPr>
        <w:t>Какой экономический район Таджикистана мало изучен и в структуре хозяйства преобладает земледелие и животноводство</w:t>
      </w:r>
      <w:r>
        <w:rPr>
          <w:rFonts w:ascii="Times New Roman Tj" w:hAnsi="Times New Roman Tj"/>
        </w:rPr>
        <w:t>?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Бадахшанский</w:t>
      </w:r>
      <w:r>
        <w:rPr>
          <w:rFonts w:ascii="Times New Roman Tj" w:hAnsi="Times New Roman Tj"/>
        </w:rPr>
        <w:t>;</w:t>
      </w:r>
    </w:p>
    <w:p w:rsidR="00C8376F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781BEA" w:rsidRDefault="00C8376F" w:rsidP="00781BE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781BEA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781BEA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открытая экономика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процесс сближения, взаимоприспособления и сращивания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национальных хозяйственных систем обладающих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способностью саморегулирования и саморазвития на основе согласованной межгосударственной экономики и политики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>
        <w:rPr>
          <w:rFonts w:ascii="Times New Roman" w:hAnsi="Times New Roman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  <w:lang w:val="en-US"/>
        </w:rPr>
        <w:t>B</w:t>
      </w:r>
      <w:r w:rsidRPr="00DB10D7">
        <w:rPr>
          <w:rFonts w:ascii="Times New Roman Tj" w:hAnsi="Times New Roman Tj"/>
        </w:rPr>
        <w:t>процесс всемирной экономической, политической, культурной и религиозной интеграции и унификации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внешнеторговая политика государства направленная на временное ограничение ввоза импортных и поддержку производства однородных внутренних товаров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и услуг с целью роста ВВП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экономический режим самообеспечения страны в котором минимизируется внешнеторговый оборот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экономика интегрированная в систему мировых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хозяйственных связей, при которых любой хозяйственный субъект в праве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осуществ</w:t>
      </w:r>
      <w:r>
        <w:rPr>
          <w:rFonts w:ascii="Times New Roman Tj" w:hAnsi="Times New Roman Tj"/>
        </w:rPr>
        <w:t xml:space="preserve">лять экспорт и импорт товаров (услуг) </w:t>
      </w:r>
      <w:r w:rsidRPr="00DB10D7">
        <w:rPr>
          <w:rFonts w:ascii="Times New Roman Tj" w:hAnsi="Times New Roman Tj"/>
        </w:rPr>
        <w:t>финансовые сделки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Скольким миллиардов </w:t>
      </w:r>
      <w:r>
        <w:rPr>
          <w:rFonts w:ascii="Times New Roman Tj" w:hAnsi="Times New Roman Tj"/>
        </w:rPr>
        <w:t xml:space="preserve">КВТ/ч </w:t>
      </w:r>
      <w:r w:rsidRPr="00DB10D7">
        <w:rPr>
          <w:rFonts w:ascii="Times New Roman Tj" w:hAnsi="Times New Roman Tj"/>
        </w:rPr>
        <w:t>равняется производс</w:t>
      </w:r>
      <w:r>
        <w:rPr>
          <w:rFonts w:ascii="Times New Roman Tj" w:hAnsi="Times New Roman Tj"/>
        </w:rPr>
        <w:t>твенный потенциал Рогунской ГЭС?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13,1 млрд КВТ/ч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>) 16,7 млрд КВТ/ч;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17,4 млрд К</w:t>
      </w:r>
      <w:r>
        <w:rPr>
          <w:rFonts w:ascii="Times New Roman Tj" w:hAnsi="Times New Roman Tj"/>
        </w:rPr>
        <w:t>ВТ/ч;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10,5 млрд КВТ/ч;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8,7 млрд КВТ/ч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млрд. м</w:t>
      </w:r>
      <w:r w:rsidRPr="00DB10D7">
        <w:rPr>
          <w:rFonts w:ascii="Times New Roman Tj" w:hAnsi="Times New Roman Tj"/>
          <w:vertAlign w:val="superscript"/>
        </w:rPr>
        <w:t>3</w:t>
      </w:r>
      <w:r w:rsidRPr="00DB10D7">
        <w:rPr>
          <w:rFonts w:ascii="Times New Roman Tj" w:hAnsi="Times New Roman Tj"/>
        </w:rPr>
        <w:t xml:space="preserve"> составляет объем запаса воды в Рогунском водохранилище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13,3 млрд. м</w:t>
      </w:r>
      <w:r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16,7 млрд.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10,4 млрд.м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6,6 млрд.м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17,1 млрд.м</w:t>
      </w:r>
      <w:r w:rsidRPr="00DB10D7">
        <w:rPr>
          <w:rFonts w:ascii="Times New Roman Tj" w:hAnsi="Times New Roman Tj"/>
          <w:vertAlign w:val="superscript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производственный цикл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</w:t>
      </w:r>
      <w:r>
        <w:rPr>
          <w:rFonts w:ascii="Times New Roman Tj" w:hAnsi="Times New Roman Tj"/>
        </w:rPr>
        <w:t>ссе с начала изготовления;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совокупность расположенных рядом друг другом вз</w:t>
      </w:r>
      <w:r>
        <w:rPr>
          <w:rFonts w:ascii="Times New Roman Tj" w:hAnsi="Times New Roman Tj"/>
        </w:rPr>
        <w:t>аимосвязанных производств;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@31.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Территориал</w:t>
      </w:r>
      <w:r>
        <w:rPr>
          <w:rFonts w:ascii="Times New Roman Tj" w:hAnsi="Times New Roman Tj"/>
        </w:rPr>
        <w:t>ьно производственный комплекс (</w:t>
      </w:r>
      <w:r w:rsidRPr="00DB10D7">
        <w:rPr>
          <w:rFonts w:ascii="Times New Roman Tj" w:hAnsi="Times New Roman Tj"/>
        </w:rPr>
        <w:t>ТПК</w:t>
      </w:r>
      <w:r>
        <w:rPr>
          <w:rFonts w:ascii="Times New Roman Tj" w:hAnsi="Times New Roman Tj"/>
        </w:rPr>
        <w:t>) 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процессе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 начала изготовления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совокупность расположенных рядом друг другом вз</w:t>
      </w:r>
      <w:r>
        <w:rPr>
          <w:rFonts w:ascii="Times New Roman Tj" w:hAnsi="Times New Roman Tj"/>
        </w:rPr>
        <w:t>аимосвязанных производств;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правильны.</w:t>
      </w:r>
      <w:r w:rsidRPr="00DB10D7">
        <w:rPr>
          <w:rFonts w:ascii="Times New Roman Tj" w:hAnsi="Times New Roman Tj"/>
        </w:rPr>
        <w:tab/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@32.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что такое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производственная цепь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процессе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с начала изготовления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совокупность расположенных рядом друг другом вз</w:t>
      </w:r>
      <w:r>
        <w:rPr>
          <w:rFonts w:ascii="Times New Roman Tj" w:hAnsi="Times New Roman Tj"/>
        </w:rPr>
        <w:t>аимосвязанных производств;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@33.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Что такое комбинат?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период пребывания предметов труда (сырья и материалов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 производственном проце</w:t>
      </w:r>
      <w:r>
        <w:rPr>
          <w:rFonts w:ascii="Times New Roman Tj" w:hAnsi="Times New Roman Tj"/>
        </w:rPr>
        <w:t>ссе с начала изготовления;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совокупность расположенных рядом друг другом взаимосвяз</w:t>
      </w:r>
      <w:r>
        <w:rPr>
          <w:rFonts w:ascii="Times New Roman Tj" w:hAnsi="Times New Roman Tj"/>
        </w:rPr>
        <w:t>анных производств;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расположение нескольких взаимосвязанных предприятий на одной территории, которые начиная от обработки сырья и доводят до конечный продукции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объединение промышленных предприятий смежных отраслей в котором одна продукция для дальнейшей переработки передаётся другому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tabs>
          <w:tab w:val="left" w:pos="4111"/>
        </w:tabs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@34.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млрд. тонны составляет биомасса воды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35 млрд тонны;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43 млрд тонны;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31,8 млрд тонны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100 млрд тонны;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22,1 млрд тонны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@35.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составляет основ</w:t>
      </w:r>
      <w:r>
        <w:rPr>
          <w:rFonts w:ascii="Times New Roman Tj" w:hAnsi="Times New Roman Tj"/>
        </w:rPr>
        <w:t>ой экономического районирования?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специализация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рациональное размещение производственных сил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правильное размещение производственных предприятий на нескольких районах Республики 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повышение качества продукции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@36.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является основой экономического райониров</w:t>
      </w:r>
      <w:r>
        <w:rPr>
          <w:rFonts w:ascii="Times New Roman Tj" w:hAnsi="Times New Roman Tj"/>
        </w:rPr>
        <w:t>ания?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специализация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рациональное размещение производственных сил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правильное размещение производственных предприятий на нескольких районах Республики Таджикистан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повышение качества продукции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@37.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</w:t>
      </w:r>
      <w:r>
        <w:rPr>
          <w:rFonts w:ascii="Times New Roman Tj" w:hAnsi="Times New Roman Tj"/>
        </w:rPr>
        <w:t xml:space="preserve"> что такое искусственная природ?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ср</w:t>
      </w:r>
      <w:r>
        <w:rPr>
          <w:rFonts w:ascii="Times New Roman Tj" w:hAnsi="Times New Roman Tj"/>
        </w:rPr>
        <w:t>еда образованная человеком;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заводы и фабрики которые произво</w:t>
      </w:r>
      <w:r>
        <w:rPr>
          <w:rFonts w:ascii="Times New Roman Tj" w:hAnsi="Times New Roman Tj"/>
        </w:rPr>
        <w:t>дят синтетические изделия;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национальные парки которы</w:t>
      </w:r>
      <w:r>
        <w:rPr>
          <w:rFonts w:ascii="Times New Roman Tj" w:hAnsi="Times New Roman Tj"/>
        </w:rPr>
        <w:t>е охраняются государством;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 xml:space="preserve">это искусственное волокно, которая производиться </w:t>
      </w:r>
      <w:r>
        <w:rPr>
          <w:rFonts w:ascii="Times New Roman Tj" w:hAnsi="Times New Roman Tj"/>
        </w:rPr>
        <w:t>в химзаводах;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@38.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По ресурс обеспеченности все страны подразделяются на четыре группы. Определите </w:t>
      </w:r>
      <w:r>
        <w:rPr>
          <w:rFonts w:ascii="Times New Roman Tj" w:hAnsi="Times New Roman Tj"/>
        </w:rPr>
        <w:t>какие страны относятся к первой группе?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США, Россия, </w:t>
      </w:r>
      <w:r w:rsidRPr="00DB10D7">
        <w:rPr>
          <w:rFonts w:ascii="Times New Roman Tj" w:hAnsi="Times New Roman Tj"/>
        </w:rPr>
        <w:t>Ки</w:t>
      </w:r>
      <w:r>
        <w:rPr>
          <w:rFonts w:ascii="Times New Roman Tj" w:hAnsi="Times New Roman Tj"/>
        </w:rPr>
        <w:t>тай;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Австралия</w:t>
      </w:r>
      <w:r w:rsidRPr="00DB10D7">
        <w:rPr>
          <w:rFonts w:ascii="Times New Roman Tj" w:hAnsi="Times New Roman Tj"/>
        </w:rPr>
        <w:t>, Германия, Бразилия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Мексика, Саудовская Аравия, Китай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>) Индия, Австралия, Бразилия;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Россия, Конго, Иран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@39.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географическое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разделение труда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специализация страны на международный рынок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зависимость производственных предприятий от трудовых ресурсов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разделение трудовых ресурсов в зависимости от профессиональной специальности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размещение производительных сил в зависимости от сырьевой базы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организация производственных отраслей о регионах страны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@40.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Какой прир</w:t>
      </w:r>
      <w:r>
        <w:rPr>
          <w:rFonts w:ascii="Times New Roman Tj" w:hAnsi="Times New Roman Tj"/>
        </w:rPr>
        <w:t>одный компонент непосредственно</w:t>
      </w:r>
      <w:r w:rsidRPr="00DB10D7">
        <w:rPr>
          <w:rFonts w:ascii="Times New Roman Tj" w:hAnsi="Times New Roman Tj"/>
        </w:rPr>
        <w:t xml:space="preserve"> участв</w:t>
      </w:r>
      <w:r>
        <w:rPr>
          <w:rFonts w:ascii="Times New Roman Tj" w:hAnsi="Times New Roman Tj"/>
        </w:rPr>
        <w:t>ует в процессе размещения производства?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природные ресурсы;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природные условия;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ра</w:t>
      </w:r>
      <w:r>
        <w:rPr>
          <w:rFonts w:ascii="Times New Roman Tj" w:hAnsi="Times New Roman Tj"/>
        </w:rPr>
        <w:t>стительный и животный мир;</w:t>
      </w:r>
    </w:p>
    <w:p w:rsidR="00C8376F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производственные силы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pStyle w:val="ListParagraph"/>
        <w:spacing w:after="0" w:line="240" w:lineRule="auto"/>
        <w:ind w:left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производственные циклы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Все природные компоненты, которые играют важную роль в процессе р</w:t>
      </w:r>
      <w:r>
        <w:rPr>
          <w:rFonts w:ascii="Times New Roman Tj" w:hAnsi="Times New Roman Tj"/>
        </w:rPr>
        <w:t>азмещения производства это…;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природные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условия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природные ресурсы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антропологический фактор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животный мир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растительный мир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энергетическая независимость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за счет строительства энергетических станций полное обеспечение внутреннего рынка электроэнергией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привлечение инвесторов с целью строительство ГЭС-ий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снижение цены на электроэнергию с целью обеспечения населения электричеством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организация деривационных ГЭС-</w:t>
      </w:r>
      <w:r>
        <w:rPr>
          <w:rFonts w:ascii="Times New Roman Tj" w:hAnsi="Times New Roman Tj"/>
        </w:rPr>
        <w:t>ы</w:t>
      </w:r>
      <w:r w:rsidRPr="00DB10D7">
        <w:rPr>
          <w:rFonts w:ascii="Times New Roman Tj" w:hAnsi="Times New Roman Tj"/>
        </w:rPr>
        <w:t xml:space="preserve"> на территории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показателю ИЧР (индекс человеческого развития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какая страна лидирует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Новая Зеландия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Канада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Швеция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Норвегия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мультикультурализм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за счет внедрения разных культур, ассимиляц</w:t>
      </w:r>
      <w:r>
        <w:rPr>
          <w:rFonts w:ascii="Times New Roman Tj" w:hAnsi="Times New Roman Tj"/>
        </w:rPr>
        <w:t>ия национальной культуры;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 xml:space="preserve">это сказочное отражение мира и людей в </w:t>
      </w:r>
      <w:r>
        <w:rPr>
          <w:rFonts w:ascii="Times New Roman Tj" w:hAnsi="Times New Roman Tj"/>
        </w:rPr>
        <w:t>культуре древних народов;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м</w:t>
      </w:r>
      <w:r>
        <w:rPr>
          <w:rFonts w:ascii="Times New Roman Tj" w:hAnsi="Times New Roman Tj"/>
        </w:rPr>
        <w:t>ифы о национальных героях;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это древне греческие мифы о</w:t>
      </w:r>
      <w:r>
        <w:rPr>
          <w:rFonts w:ascii="Times New Roman Tj" w:hAnsi="Times New Roman Tj"/>
        </w:rPr>
        <w:t xml:space="preserve"> богах;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это на территории одногогосударства</w:t>
      </w:r>
      <w:r w:rsidRPr="00DB10D7">
        <w:rPr>
          <w:rFonts w:ascii="Times New Roman Tj" w:hAnsi="Times New Roman Tj"/>
        </w:rPr>
        <w:t xml:space="preserve"> нахождение нескольких культур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Какая наука изучает обычаи и традиции народов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этнография;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география;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религиоведение;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история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демография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активные трудовые ресурсы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Трудоспособная часть населения, которые активно участвуют в производстве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 xml:space="preserve">трудовые мигранты, которые </w:t>
      </w:r>
      <w:r>
        <w:rPr>
          <w:rFonts w:ascii="Times New Roman Tj" w:hAnsi="Times New Roman Tj"/>
        </w:rPr>
        <w:t>мигрируют в другие страны;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капиталовложение в совершенствовании национальных кадров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люди, которые работа</w:t>
      </w:r>
      <w:r>
        <w:rPr>
          <w:rFonts w:ascii="Times New Roman Tj" w:hAnsi="Times New Roman Tj"/>
        </w:rPr>
        <w:t>ют в сфере нано технологии;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неверны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Какие страны входят в состав «Богатый север»?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Страны великой восьмёрки;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Китай, Япония, Корея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>) Россия, Бразилия, Мексика;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Япония, Корея, Индия;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Китай, Россия, США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Под каким термином понимается процесс истощения природных ресурсов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Предел роста;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За пределами роста;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Технополис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Интеграция;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Диверсификация;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@49.</w:t>
      </w:r>
      <w:r w:rsidRPr="00DB10D7">
        <w:rPr>
          <w:rFonts w:ascii="Times New Roman Tj" w:hAnsi="Times New Roman Tj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</w:t>
      </w:r>
      <w:r w:rsidRPr="00DB10D7">
        <w:rPr>
          <w:rFonts w:ascii="Times New Roman Tj" w:hAnsi="Times New Roman Tj"/>
        </w:rPr>
        <w:t>Если человечество рационально используют плодородную почву то земля может прокор</w:t>
      </w:r>
      <w:r>
        <w:rPr>
          <w:rFonts w:ascii="Times New Roman Tj" w:hAnsi="Times New Roman Tj"/>
        </w:rPr>
        <w:t>мить до 40 млрд. человек»</w:t>
      </w:r>
      <w:r w:rsidRPr="00DB10D7">
        <w:rPr>
          <w:rFonts w:ascii="Times New Roman Tj" w:hAnsi="Times New Roman Tj"/>
        </w:rPr>
        <w:t>. Кому относиться вышесказанное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Т.</w:t>
      </w:r>
      <w:r>
        <w:rPr>
          <w:rFonts w:ascii="Times New Roman Tj" w:hAnsi="Times New Roman Tj"/>
        </w:rPr>
        <w:t xml:space="preserve"> Равел;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В. Курчатов;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Дж. Малтус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А. Сахаров</w:t>
      </w:r>
      <w:r>
        <w:rPr>
          <w:rFonts w:ascii="Times New Roman Tj" w:hAnsi="Times New Roman Tj"/>
        </w:rPr>
        <w:t>;</w:t>
      </w:r>
    </w:p>
    <w:p w:rsidR="00C8376F" w:rsidRPr="00FD36F8" w:rsidRDefault="00C8376F" w:rsidP="00DB10D7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>) В.Вавилов</w:t>
      </w:r>
      <w:r w:rsidRPr="00FD36F8">
        <w:rPr>
          <w:rFonts w:ascii="Times New Roman" w:hAnsi="Times New Roman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FD36F8">
        <w:rPr>
          <w:rFonts w:ascii="Times New Roman" w:hAnsi="Times New Roman"/>
        </w:rPr>
        <w:t>@</w:t>
      </w:r>
      <w:r w:rsidRPr="00DB10D7">
        <w:rPr>
          <w:rFonts w:ascii="Times New Roman Tj" w:hAnsi="Times New Roman Tj"/>
        </w:rPr>
        <w:t>50.Определите среднюю продолжительность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жизни население мира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56,7 лет;</w:t>
      </w:r>
      <w:r>
        <w:rPr>
          <w:rFonts w:ascii="Times New Roman Tj" w:hAnsi="Times New Roman Tj"/>
        </w:rPr>
        <w:t xml:space="preserve"> 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68,2 лет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31,4 </w:t>
      </w:r>
      <w:r>
        <w:rPr>
          <w:rFonts w:ascii="Times New Roman Tj" w:hAnsi="Times New Roman Tj"/>
        </w:rPr>
        <w:t>л</w:t>
      </w:r>
      <w:r w:rsidRPr="00DB10D7">
        <w:rPr>
          <w:rFonts w:ascii="Times New Roman Tj" w:hAnsi="Times New Roman Tj"/>
        </w:rPr>
        <w:t>ет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72,5 лет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64,5 лет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«</w:t>
      </w:r>
      <w:r w:rsidRPr="00DB10D7">
        <w:rPr>
          <w:rFonts w:ascii="Times New Roman Tj" w:hAnsi="Times New Roman Tj"/>
        </w:rPr>
        <w:t xml:space="preserve">Каждое изобретение которую делает человек с одной стороны это развития человечества с </w:t>
      </w:r>
      <w:r>
        <w:rPr>
          <w:rFonts w:ascii="Times New Roman Tj" w:hAnsi="Times New Roman Tj"/>
        </w:rPr>
        <w:t>другой стороны роит себе могилу»</w:t>
      </w:r>
      <w:r w:rsidRPr="00DB10D7">
        <w:rPr>
          <w:rFonts w:ascii="Times New Roman Tj" w:hAnsi="Times New Roman Tj"/>
        </w:rPr>
        <w:t>. Кому относиться вышесказанное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А.Сахаров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Т. Равел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В. Курчатов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В. Вавилов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Дж. Малтус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млн. человек составляет годовой естественный прирост население мира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80-85 млн;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135-140 млн;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50-60 млн;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11-12 млн;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260,3 млн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гипотезам ученых- демографов</w:t>
      </w:r>
      <w:r>
        <w:rPr>
          <w:rFonts w:ascii="Times New Roman Tj" w:hAnsi="Times New Roman Tj"/>
        </w:rPr>
        <w:t xml:space="preserve"> сколько млрд. человек родились</w:t>
      </w:r>
      <w:r w:rsidRPr="00DB10D7">
        <w:rPr>
          <w:rFonts w:ascii="Times New Roman Tj" w:hAnsi="Times New Roman Tj"/>
        </w:rPr>
        <w:t xml:space="preserve"> от начала появления человека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80 млрд;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33,4 млрд;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7,5млрд;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66,1 млрд;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75 млрд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Глобальные проблемы по характеру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разделяются на две гру</w:t>
      </w:r>
      <w:r>
        <w:rPr>
          <w:rFonts w:ascii="Times New Roman Tj" w:hAnsi="Times New Roman Tj"/>
        </w:rPr>
        <w:t>п</w:t>
      </w:r>
      <w:r w:rsidRPr="00DB10D7">
        <w:rPr>
          <w:rFonts w:ascii="Times New Roman Tj" w:hAnsi="Times New Roman Tj"/>
        </w:rPr>
        <w:t xml:space="preserve">пы, </w:t>
      </w:r>
      <w:r>
        <w:rPr>
          <w:rFonts w:ascii="Times New Roman Tj" w:hAnsi="Times New Roman Tj"/>
        </w:rPr>
        <w:t>на какие?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природно- климатические</w:t>
      </w:r>
      <w:r>
        <w:rPr>
          <w:rFonts w:ascii="Times New Roman Tj" w:hAnsi="Times New Roman Tj"/>
        </w:rPr>
        <w:t xml:space="preserve"> и социально-экономические;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политические и ресурс</w:t>
      </w:r>
      <w:r>
        <w:rPr>
          <w:rFonts w:ascii="Times New Roman Tj" w:hAnsi="Times New Roman Tj"/>
        </w:rPr>
        <w:t>ные характеристики;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этнические и на</w:t>
      </w:r>
      <w:r>
        <w:rPr>
          <w:rFonts w:ascii="Times New Roman Tj" w:hAnsi="Times New Roman Tj"/>
        </w:rPr>
        <w:t>циональные характеристики;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зональные</w:t>
      </w:r>
      <w:r>
        <w:rPr>
          <w:rFonts w:ascii="Times New Roman Tj" w:hAnsi="Times New Roman Tj"/>
        </w:rPr>
        <w:t xml:space="preserve"> и региональные характеристики;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локальные и региональные характеристики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геноцид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</w:t>
      </w:r>
      <w:r>
        <w:rPr>
          <w:rFonts w:ascii="Times New Roman Tj" w:hAnsi="Times New Roman Tj"/>
        </w:rPr>
        <w:t>лу господствующего класса;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вандализм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силу господствующего класса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тоталитаризм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</w:t>
      </w:r>
      <w:r>
        <w:rPr>
          <w:rFonts w:ascii="Times New Roman Tj" w:hAnsi="Times New Roman Tj"/>
        </w:rPr>
        <w:t>им или религиозным мотивам;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силу господствующего класса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диктатура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силу господствующего класса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@59.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демократия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истребление отдельных групп населения или целых народов по политическим, расовым, национальным этническим или религиозным мотивам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состояние духа заставляющее разрушать красивые вещи, в частности произведение искусства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форма отношения общества и власти при которой политическая власть берет под полный контроль общество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ничем не ограниченная власть, опирающаяся на си</w:t>
      </w:r>
      <w:r>
        <w:rPr>
          <w:rFonts w:ascii="Times New Roman Tj" w:hAnsi="Times New Roman Tj"/>
        </w:rPr>
        <w:t>лу господствующего класса;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политический строй, при котором верховная власть принадлежит народу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группу природных ресурсов, которые относятся к не возобновляющимся природным ресурсам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металлические, соль, нефть, природный газ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леса, ядерная энергия, энергия солнца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геотермальная энергия, энергия солнца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трудовые ресурсы, атом, ветры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растительный и животный мир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группу природных ресурсов, которые относятся к возобновляющимся природным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ресурсам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металлические, соль, нефть, природный газ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леса, ядерная энергия, энергия с</w:t>
      </w:r>
      <w:r>
        <w:rPr>
          <w:rFonts w:ascii="Times New Roman Tj" w:hAnsi="Times New Roman Tj"/>
        </w:rPr>
        <w:t>олнца;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геотермальна</w:t>
      </w:r>
      <w:r>
        <w:rPr>
          <w:rFonts w:ascii="Times New Roman Tj" w:hAnsi="Times New Roman Tj"/>
        </w:rPr>
        <w:t>я энергия, энергия солнца;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трудовые ресурсы, атом, ветры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растительный и животный мир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@62.</w:t>
      </w:r>
      <w:r w:rsidRPr="00DB10D7">
        <w:rPr>
          <w:rFonts w:ascii="Times New Roman Tj" w:hAnsi="Times New Roman Tj"/>
        </w:rPr>
        <w:t xml:space="preserve"> Что такое рекультивация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комплекс мер по экологическому и экономическому восстановлению земель и водных ресурсов, плодородие которых в результате человеческой деятельности существенно снизились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комплекс организационно –хозяйственных технических мероприятий по улучшению</w:t>
      </w:r>
      <w:r>
        <w:rPr>
          <w:rFonts w:ascii="Times New Roman Tj" w:hAnsi="Times New Roman Tj"/>
        </w:rPr>
        <w:t xml:space="preserve"> агроклиматических условий;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свойство климата, обеспечивающее возможность ведение сельскохоз</w:t>
      </w:r>
      <w:r>
        <w:rPr>
          <w:rFonts w:ascii="Times New Roman Tj" w:hAnsi="Times New Roman Tj"/>
        </w:rPr>
        <w:t>яйственного производства;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комплекс мер по повышению урожайности почвы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использование научных достижений в области гибридизации сельхозугодий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мелиорация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комплекс мер по экологическому и экономическому восстановлению земель и водных ресурсов, плодородие которых в результате человеческой деятельности существенно снизились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 xml:space="preserve">комплекс организационно –хозяйственных технических мероприятий по улучшению </w:t>
      </w:r>
      <w:r>
        <w:rPr>
          <w:rFonts w:ascii="Times New Roman Tj" w:hAnsi="Times New Roman Tj"/>
        </w:rPr>
        <w:t>агроклиматических условий;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свойство климата, обеспечивающее возможность ведение сельскохоз</w:t>
      </w:r>
      <w:r>
        <w:rPr>
          <w:rFonts w:ascii="Times New Roman Tj" w:hAnsi="Times New Roman Tj"/>
        </w:rPr>
        <w:t>яйственного производства;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комплекс мер по повышению урожайности почвы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использование научных достижений в обла</w:t>
      </w:r>
      <w:r>
        <w:rPr>
          <w:rFonts w:ascii="Times New Roman Tj" w:hAnsi="Times New Roman Tj"/>
        </w:rPr>
        <w:t>сти гибридизации сельхозугодий;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агроклиматические ресурсы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комплекс мер по экологическому и экономическому восстановлению земель и водных ресурсов, плодородие которых в результате челове</w:t>
      </w:r>
      <w:r>
        <w:rPr>
          <w:rFonts w:ascii="Times New Roman Tj" w:hAnsi="Times New Roman Tj"/>
        </w:rPr>
        <w:t>ческой деятельности существенно</w:t>
      </w:r>
      <w:r w:rsidRPr="00DB10D7">
        <w:rPr>
          <w:rFonts w:ascii="Times New Roman Tj" w:hAnsi="Times New Roman Tj"/>
        </w:rPr>
        <w:t>снизились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комплекс организационно –хозяйственных технических мероприятий по улучшению агроклиматических услов</w:t>
      </w:r>
      <w:r>
        <w:rPr>
          <w:rFonts w:ascii="Times New Roman Tj" w:hAnsi="Times New Roman Tj"/>
        </w:rPr>
        <w:t>ий;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свойство климата, обеспечивающее возможность ведение сельскох</w:t>
      </w:r>
      <w:r>
        <w:rPr>
          <w:rFonts w:ascii="Times New Roman Tj" w:hAnsi="Times New Roman Tj"/>
        </w:rPr>
        <w:t>озяйственного производства;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комплекс мер по повышению урожайности почвы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использование научных достижений в области гибридизации сельхозугодий</w:t>
      </w:r>
      <w:r>
        <w:rPr>
          <w:rFonts w:ascii="Times New Roman Tj" w:hAnsi="Times New Roman Tj"/>
        </w:rPr>
        <w:t>;</w:t>
      </w:r>
    </w:p>
    <w:p w:rsidR="00C8376F" w:rsidRPr="001C242A" w:rsidRDefault="00C8376F" w:rsidP="001C242A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@65.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 w:rsidRPr="001C242A">
        <w:rPr>
          <w:rFonts w:ascii="Times New Roman Tj" w:hAnsi="Times New Roman Tj"/>
        </w:rPr>
        <w:t>Что такое топливно-энергетический баланс</w:t>
      </w:r>
      <w:r>
        <w:rPr>
          <w:rFonts w:ascii="Times New Roman Tj" w:hAnsi="Times New Roman Tj"/>
        </w:rPr>
        <w:t>?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установление реального соотношения между производством топлива и электроэнергии и его потребления в народном хозяйстве</w:t>
      </w:r>
      <w:r>
        <w:rPr>
          <w:rFonts w:ascii="Times New Roman Tj" w:hAnsi="Times New Roman Tj"/>
        </w:rPr>
        <w:t>;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сильная политика экономии энергии</w:t>
      </w:r>
      <w:r>
        <w:rPr>
          <w:rFonts w:ascii="Times New Roman Tj" w:hAnsi="Times New Roman Tj"/>
        </w:rPr>
        <w:t>;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контроль над использованием электроэнергии</w:t>
      </w:r>
      <w:r>
        <w:rPr>
          <w:rFonts w:ascii="Times New Roman Tj" w:hAnsi="Times New Roman Tj"/>
        </w:rPr>
        <w:t>;</w:t>
      </w:r>
    </w:p>
    <w:p w:rsidR="00C8376F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производство нескольких видов топлива</w:t>
      </w:r>
      <w:r>
        <w:rPr>
          <w:rFonts w:ascii="Times New Roman Tj" w:hAnsi="Times New Roman Tj"/>
        </w:rPr>
        <w:t>;</w:t>
      </w:r>
    </w:p>
    <w:p w:rsidR="00C8376F" w:rsidRPr="001C242A" w:rsidRDefault="00C8376F" w:rsidP="001C242A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C242A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1C242A">
        <w:rPr>
          <w:rFonts w:ascii="Times New Roman Tj" w:hAnsi="Times New Roman Tj"/>
        </w:rPr>
        <w:t>транспортировка топливного сырья в районах потребления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первую АЭС в мире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Обнинск (Россия);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Фукусима (Япония);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Чернобыл (</w:t>
      </w:r>
      <w:r w:rsidRPr="002B66F0">
        <w:rPr>
          <w:rFonts w:ascii="Times New Roman Tj" w:hAnsi="Times New Roman Tj"/>
        </w:rPr>
        <w:t>Украин</w:t>
      </w:r>
      <w:r w:rsidRPr="007229A3">
        <w:rPr>
          <w:rFonts w:ascii="Times New Roman Tj" w:eastAsia="SimSun" w:hAnsi="Times New Roman Tj"/>
          <w:lang w:eastAsia="zh-CN"/>
        </w:rPr>
        <w:t>а</w:t>
      </w:r>
      <w:r>
        <w:rPr>
          <w:rFonts w:ascii="Times New Roman Tj" w:hAnsi="Times New Roman Tj"/>
        </w:rPr>
        <w:t>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 xml:space="preserve">Гранд </w:t>
      </w:r>
      <w:r>
        <w:rPr>
          <w:rFonts w:ascii="Times New Roman Tj" w:hAnsi="Times New Roman Tj"/>
        </w:rPr>
        <w:t>(США);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$E) Фишер (Германия);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Сколько процентов производимого</w:t>
      </w:r>
      <w:r w:rsidRPr="00DB10D7">
        <w:rPr>
          <w:rFonts w:ascii="Times New Roman Tj" w:hAnsi="Times New Roman Tj"/>
        </w:rPr>
        <w:t xml:space="preserve"> угля продается на мировом рынке через международную торговлю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10 %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90 %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33,4%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8,5%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 структуре экономики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все страны разделяются на три типа, определите их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промышленно развитие, развивающиеся, страны с переходной экономикой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социалистические, капиталистические, теократические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Европейски</w:t>
      </w:r>
      <w:r>
        <w:rPr>
          <w:rFonts w:ascii="Times New Roman Tj" w:hAnsi="Times New Roman Tj"/>
        </w:rPr>
        <w:t>е, Азиатские, Американские;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Республиканские, монархические, теократические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экспортоориентированные, импортоориентированные, смешанные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После приобретения независимости Правительство Республики Таджикистан определила три приоритетные направление экономики. Определите их…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выход из коммуникационной блокады, обеспечение продовольственной безопасности и получение эне</w:t>
      </w:r>
      <w:r>
        <w:rPr>
          <w:rFonts w:ascii="Times New Roman Tj" w:hAnsi="Times New Roman Tj"/>
        </w:rPr>
        <w:t>ргетической независимости;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Протекционизм, авт</w:t>
      </w:r>
      <w:r>
        <w:rPr>
          <w:rFonts w:ascii="Times New Roman Tj" w:hAnsi="Times New Roman Tj"/>
        </w:rPr>
        <w:t>аркия и открытая экономика;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налаживание экономического сотрудничество со странами СНГ, Ев</w:t>
      </w:r>
      <w:r>
        <w:rPr>
          <w:rFonts w:ascii="Times New Roman Tj" w:hAnsi="Times New Roman Tj"/>
        </w:rPr>
        <w:t>росоюза и другими странами;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переработка полезных ископаемых, строительство ГЭС –</w:t>
      </w:r>
      <w:r>
        <w:rPr>
          <w:rFonts w:ascii="Times New Roman Tj" w:hAnsi="Times New Roman Tj"/>
        </w:rPr>
        <w:t>ий, химических предприятий;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вход в состав СНГ, ООН, и ОДКБ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Во времена научно – технической революции…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наука превращает</w:t>
      </w:r>
      <w:r>
        <w:rPr>
          <w:rFonts w:ascii="Times New Roman Tj" w:hAnsi="Times New Roman Tj"/>
        </w:rPr>
        <w:t>ся в производственную силу;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производя</w:t>
      </w:r>
      <w:r>
        <w:rPr>
          <w:rFonts w:ascii="Times New Roman Tj" w:hAnsi="Times New Roman Tj"/>
        </w:rPr>
        <w:t>тся новые виды технологии;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 xml:space="preserve">ведущие экономически развитие страны </w:t>
      </w:r>
      <w:r>
        <w:rPr>
          <w:rFonts w:ascii="Times New Roman Tj" w:hAnsi="Times New Roman Tj"/>
        </w:rPr>
        <w:t>мира завоюют мировой рынок;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бурно разв</w:t>
      </w:r>
      <w:r>
        <w:rPr>
          <w:rFonts w:ascii="Times New Roman Tj" w:hAnsi="Times New Roman Tj"/>
        </w:rPr>
        <w:t>ивается атомная энергетика;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появляются тран</w:t>
      </w:r>
      <w:r>
        <w:rPr>
          <w:rFonts w:ascii="Times New Roman Tj" w:hAnsi="Times New Roman Tj"/>
        </w:rPr>
        <w:t>с национальные корпорации (ТНК);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Найдите самый крупный ТНК (тран</w:t>
      </w:r>
      <w:r>
        <w:rPr>
          <w:rFonts w:ascii="Times New Roman Tj" w:hAnsi="Times New Roman Tj"/>
        </w:rPr>
        <w:t xml:space="preserve">с национальная корпорация) </w:t>
      </w:r>
      <w:r w:rsidRPr="00DB10D7">
        <w:rPr>
          <w:rFonts w:ascii="Times New Roman Tj" w:hAnsi="Times New Roman Tj"/>
        </w:rPr>
        <w:t>в мире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Амазон инн;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Даймлер Крайслер;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Роял Дач Ше</w:t>
      </w:r>
      <w:r>
        <w:rPr>
          <w:rFonts w:ascii="Times New Roman Tj" w:hAnsi="Times New Roman Tj"/>
        </w:rPr>
        <w:t>л;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Эксон Мобил;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Бритиш </w:t>
      </w:r>
      <w:r w:rsidRPr="00DB10D7">
        <w:rPr>
          <w:rFonts w:ascii="Times New Roman Tj" w:hAnsi="Times New Roman Tj"/>
        </w:rPr>
        <w:t>петролеум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Каким понятием обозначается водная территория страны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акватория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территория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буферная зона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мандатная территория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зона дислокации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«Зеленая революция»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выведение более продуктивных сортов растения, расширение орошения, применения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удобрений, пестицидов и современной техники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увеличение площадей лесов и пастбищ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комплекс мер по озеленению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пустынных территорий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переворот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в экономики страны путем революции изменение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типа государственности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Признание страны на </w:t>
      </w:r>
      <w:r w:rsidRPr="00DB10D7">
        <w:rPr>
          <w:rFonts w:ascii="Times New Roman Tj" w:hAnsi="Times New Roman Tj"/>
        </w:rPr>
        <w:t>мировой арене определяется в следующим «трем критериям»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политическое и экономическо</w:t>
      </w:r>
      <w:r>
        <w:rPr>
          <w:rFonts w:ascii="Times New Roman Tj" w:hAnsi="Times New Roman Tj"/>
        </w:rPr>
        <w:t>е положения и военная мощь;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демократическая</w:t>
      </w:r>
      <w:r>
        <w:rPr>
          <w:rFonts w:ascii="Times New Roman Tj" w:hAnsi="Times New Roman Tj"/>
        </w:rPr>
        <w:t>, радикальная и сепаратизм;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демократическое, демографиче</w:t>
      </w:r>
      <w:r>
        <w:rPr>
          <w:rFonts w:ascii="Times New Roman Tj" w:hAnsi="Times New Roman Tj"/>
        </w:rPr>
        <w:t>ская правовая расположение;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террористическая, за</w:t>
      </w:r>
      <w:r>
        <w:rPr>
          <w:rFonts w:ascii="Times New Roman Tj" w:hAnsi="Times New Roman Tj"/>
        </w:rPr>
        <w:t>воевательная и дружелюбная;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неверны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С</w:t>
      </w:r>
      <w:r w:rsidRPr="00DB10D7">
        <w:rPr>
          <w:rFonts w:ascii="Times New Roman Tj" w:hAnsi="Times New Roman Tj"/>
        </w:rPr>
        <w:t>колько этапов формировани</w:t>
      </w:r>
      <w:r>
        <w:rPr>
          <w:rFonts w:ascii="Times New Roman Tj" w:hAnsi="Times New Roman Tj"/>
        </w:rPr>
        <w:t>й</w:t>
      </w:r>
      <w:r w:rsidRPr="00DB10D7">
        <w:rPr>
          <w:rFonts w:ascii="Times New Roman Tj" w:hAnsi="Times New Roman Tj"/>
        </w:rPr>
        <w:t xml:space="preserve"> пережила </w:t>
      </w:r>
      <w:r>
        <w:rPr>
          <w:rFonts w:ascii="Times New Roman Tj" w:hAnsi="Times New Roman Tj"/>
        </w:rPr>
        <w:t>п</w:t>
      </w:r>
      <w:r w:rsidRPr="00DB10D7">
        <w:rPr>
          <w:rFonts w:ascii="Times New Roman Tj" w:hAnsi="Times New Roman Tj"/>
        </w:rPr>
        <w:t>олитическая карта мира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$B) 4;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5;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$D) 6;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7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Смена поколений в результате естественного движения населения,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воспроизводство населения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урбанизация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миграция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рождаемость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агломерация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Наибольшей протяженностью железных дорог обладают…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Китай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Индия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Бразилия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@78.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 w:rsidRPr="00977DA8">
        <w:rPr>
          <w:rFonts w:ascii="Times New Roman Tj" w:hAnsi="Times New Roman Tj"/>
        </w:rPr>
        <w:t>Что показывается на общеэкономической карте</w:t>
      </w:r>
      <w:r>
        <w:rPr>
          <w:rFonts w:ascii="Times New Roman Tj" w:hAnsi="Times New Roman Tj"/>
        </w:rPr>
        <w:t>?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Развитие и размещение всех отраслей</w:t>
      </w:r>
      <w:r>
        <w:rPr>
          <w:rFonts w:ascii="Times New Roman Tj" w:hAnsi="Times New Roman Tj"/>
        </w:rPr>
        <w:t xml:space="preserve"> </w:t>
      </w:r>
      <w:r w:rsidRPr="00977DA8">
        <w:rPr>
          <w:rFonts w:ascii="Times New Roman Tj" w:hAnsi="Times New Roman Tj"/>
        </w:rPr>
        <w:t>народного хозяйства страны или отдельный его части</w:t>
      </w:r>
      <w:r>
        <w:rPr>
          <w:rFonts w:ascii="Times New Roman Tj" w:hAnsi="Times New Roman Tj"/>
        </w:rPr>
        <w:t>;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Только отдельные части страны</w:t>
      </w:r>
      <w:r>
        <w:rPr>
          <w:rFonts w:ascii="Times New Roman Tj" w:hAnsi="Times New Roman Tj"/>
        </w:rPr>
        <w:t>;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Воспроизводство и размещение населения</w:t>
      </w:r>
      <w:r>
        <w:rPr>
          <w:rFonts w:ascii="Times New Roman Tj" w:hAnsi="Times New Roman Tj"/>
        </w:rPr>
        <w:t>;</w:t>
      </w:r>
    </w:p>
    <w:p w:rsidR="00C8376F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Развитие и размещение только одной отрасли</w:t>
      </w:r>
      <w:r>
        <w:rPr>
          <w:rFonts w:ascii="Times New Roman Tj" w:hAnsi="Times New Roman Tj"/>
        </w:rPr>
        <w:t>;</w:t>
      </w:r>
    </w:p>
    <w:p w:rsidR="00C8376F" w:rsidRPr="00977DA8" w:rsidRDefault="00C8376F" w:rsidP="00977DA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977DA8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977DA8">
        <w:rPr>
          <w:rFonts w:ascii="Times New Roman Tj" w:hAnsi="Times New Roman Tj"/>
        </w:rPr>
        <w:t>Развитие и размещения отрасли сельского хозяйства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@79.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 w:rsidRPr="0010261B">
        <w:rPr>
          <w:rFonts w:ascii="Times New Roman Tj" w:hAnsi="Times New Roman Tj"/>
        </w:rPr>
        <w:t>Что такое каскадная система ГЭС</w:t>
      </w:r>
      <w:r>
        <w:rPr>
          <w:rFonts w:ascii="Times New Roman Tj" w:hAnsi="Times New Roman Tj"/>
        </w:rPr>
        <w:t>?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одной ГЭС в реке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на одной реке нескольких ГЭС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нескольких АЭС в одном районе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тепловых станций</w:t>
      </w:r>
      <w:r>
        <w:rPr>
          <w:rFonts w:ascii="Times New Roman Tj" w:hAnsi="Times New Roman Tj"/>
        </w:rPr>
        <w:t>;</w:t>
      </w:r>
    </w:p>
    <w:p w:rsidR="00C8376F" w:rsidRPr="0010261B" w:rsidRDefault="00C8376F" w:rsidP="0010261B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10261B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10261B">
        <w:rPr>
          <w:rFonts w:ascii="Times New Roman Tj" w:hAnsi="Times New Roman Tj"/>
        </w:rPr>
        <w:t>Строительство приливных ГЭС</w:t>
      </w:r>
      <w:r>
        <w:rPr>
          <w:rFonts w:ascii="Times New Roman Tj" w:hAnsi="Times New Roman Tj"/>
        </w:rPr>
        <w:t>;</w:t>
      </w:r>
    </w:p>
    <w:p w:rsidR="00C8376F" w:rsidRDefault="00C8376F" w:rsidP="0010261B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Природные ресурсы классифицируют: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их природному генезису, по признаку исчерпаемости, по характеру использования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наименованию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принадлежности тому или и кому государству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 физическому и химическому составу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Соотношение между величиной природных ресурсов и размерами их использования выражается в количестве лет, на которое хватит данного ресурса, или его запасами на душу населения называется 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ресурсообеспеченностью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геообеспеченностью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природообеспеченностью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устойчивый экономический рост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биоразнообразие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Какие технологии необходимо использовать для сохранения природных ресурсов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ресурсосберегающие и энергосберегающие технологии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компьютерные технологии в процессе производства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достижение роботизации и механизации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защитные технологии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нефте</w:t>
      </w:r>
      <w:r>
        <w:rPr>
          <w:rFonts w:ascii="Times New Roman Tj" w:hAnsi="Times New Roman Tj"/>
        </w:rPr>
        <w:t>пе</w:t>
      </w:r>
      <w:r w:rsidRPr="00DB10D7">
        <w:rPr>
          <w:rFonts w:ascii="Times New Roman Tj" w:hAnsi="Times New Roman Tj"/>
        </w:rPr>
        <w:t>рерабатывающие технологии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@83.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Почвы подлинное богатство человечества. Один из самых тревожных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показателей потери почвенных ресурсов является…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рост пустынь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эрозия земли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ветровая эрозия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строительство городов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выбрасывание мусора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процентов площади земли занимает Гидросфера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$A) 71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63%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20%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80%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11,4;%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Сколько процентов суще покрыто лесами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30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25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$C) 70%;</w:t>
      </w:r>
      <w:r>
        <w:rPr>
          <w:rFonts w:ascii="Times New Roman Tj" w:hAnsi="Times New Roman Tj"/>
        </w:rPr>
        <w:br/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 xml:space="preserve">5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11,4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%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Изменения в политической карте мира бывает два вида т.е…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количественное и качественное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политическое и военное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дипломатическое и конфликтное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революционное и мирным путем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социальное и эконмическое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территория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административной единицы всего составе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государственной территории (су</w:t>
      </w:r>
      <w:r>
        <w:rPr>
          <w:rFonts w:ascii="Times New Roman Tj" w:hAnsi="Times New Roman Tj"/>
        </w:rPr>
        <w:t>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это </w:t>
      </w:r>
      <w:r w:rsidRPr="00DB10D7">
        <w:rPr>
          <w:rFonts w:ascii="Times New Roman Tj" w:hAnsi="Times New Roman Tj"/>
        </w:rPr>
        <w:t>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 xml:space="preserve">Что такое государственная граница? 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@89.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делимитация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</w:t>
      </w:r>
      <w:r>
        <w:rPr>
          <w:rFonts w:ascii="Times New Roman Tj" w:hAnsi="Times New Roman Tj"/>
        </w:rPr>
        <w:t xml:space="preserve">ницы проходящие через природные </w:t>
      </w:r>
      <w:r w:rsidRPr="00DB10D7">
        <w:rPr>
          <w:rFonts w:ascii="Times New Roman Tj" w:hAnsi="Times New Roman Tj"/>
        </w:rPr>
        <w:t>компоненты</w:t>
      </w:r>
      <w:r>
        <w:rPr>
          <w:rFonts w:ascii="Times New Roman Tj" w:hAnsi="Times New Roman Tj"/>
        </w:rPr>
        <w:t xml:space="preserve"> (горы, реки, озера);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демаркация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орографические границы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 xml:space="preserve">это прежде </w:t>
      </w:r>
      <w:r>
        <w:rPr>
          <w:rFonts w:ascii="Times New Roman Tj" w:hAnsi="Times New Roman Tj"/>
        </w:rPr>
        <w:t>всего земельное пространство на</w:t>
      </w:r>
      <w:r w:rsidRPr="00DB10D7">
        <w:rPr>
          <w:rFonts w:ascii="Times New Roman Tj" w:hAnsi="Times New Roman Tj"/>
        </w:rPr>
        <w:t xml:space="preserve"> которое распространяется юрисдикция государства или административная единица всего состава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это линия и проходящая по этой линии вертикальное плоскость определяющие пределы государственн</w:t>
      </w:r>
      <w:r>
        <w:rPr>
          <w:rFonts w:ascii="Times New Roman Tj" w:hAnsi="Times New Roman Tj"/>
        </w:rPr>
        <w:t>ой территории (суши, вод, недр);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$C) </w:t>
      </w:r>
      <w:r w:rsidRPr="00DB10D7">
        <w:rPr>
          <w:rFonts w:ascii="Times New Roman Tj" w:hAnsi="Times New Roman Tj"/>
        </w:rPr>
        <w:t>это договор или соглашение между подписанные граничившими государствами с приложениями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проведение какой – либо разделяющей черты определение границы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это линии границы проходящие через природные компоненты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(горы, реки, озера</w:t>
      </w:r>
      <w:r>
        <w:rPr>
          <w:rFonts w:ascii="Times New Roman Tj" w:hAnsi="Times New Roman Tj"/>
        </w:rPr>
        <w:t>);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@92.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Государственные границы бывают три вида. Определите их…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орографические, геометрические, географические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суша, море, смешанные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циклические, военные, политические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по правовым актам ООН, без </w:t>
      </w:r>
      <w:r w:rsidRPr="00DB10D7">
        <w:rPr>
          <w:rFonts w:ascii="Times New Roman Tj" w:hAnsi="Times New Roman Tj"/>
        </w:rPr>
        <w:t>объявление</w:t>
      </w:r>
      <w:r>
        <w:rPr>
          <w:rFonts w:ascii="Times New Roman Tj" w:hAnsi="Times New Roman Tj"/>
        </w:rPr>
        <w:t xml:space="preserve"> демаркации и.</w:t>
      </w:r>
      <w:r w:rsidRPr="00DB10D7">
        <w:rPr>
          <w:rFonts w:ascii="Times New Roman Tj" w:hAnsi="Times New Roman Tj"/>
        </w:rPr>
        <w:t>т.д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правильные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@93.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Найдите правильное определение…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4 этапа формирования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3 этапа формирования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2 этапа формирования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6 этапа формирования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политическая карта мира пережила 7 этапа формирования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@94.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Принятие государств в состав ООН только…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 решением Генеральной ассамблеи и Совета безопасности ООН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с решение пяти государств, т.е</w:t>
      </w:r>
      <w:r>
        <w:rPr>
          <w:rFonts w:ascii="Times New Roman Tj" w:hAnsi="Times New Roman Tj"/>
        </w:rPr>
        <w:t>.</w:t>
      </w:r>
      <w:r w:rsidRPr="00DB10D7">
        <w:rPr>
          <w:rFonts w:ascii="Times New Roman Tj" w:hAnsi="Times New Roman Tj"/>
        </w:rPr>
        <w:t xml:space="preserve"> США, Россия, Китай, Англия и Франция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если проводят референдум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если проводиться революция и свергается правящая правительство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если согласиться население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@95.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Определите 5 государств постоянных членов Совета безопасности ООН…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Британия, Россия, Франция, Китай, 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Британия, Канада, Япония, Россия, США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Россия, Франция, Италия, США, Германия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Россия, США, Австралия, Италия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США, Китай, Россия, Бразилия, Индия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@96.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колония?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страна или территория, которое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находится под управления другого государства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территория или страна, которая частично управляет себе но защита госграницы на душе метрополии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страны, которые входят в состав Великобритании и признают королеву Англии своим лидером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территория или страна, которая находится внутри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@97.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протекторат?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это страна или территория, которое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находится под управления другого государства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территория или страна, которая частично управляет себя но защита госграницы на душе метрополии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страны, которые входят в состав Великобритании и признают королеву Англии своим лидером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территория или страна, которая находится внутри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@98.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доминион? Это…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DB10D7">
        <w:rPr>
          <w:rFonts w:ascii="Times New Roman Tj" w:hAnsi="Times New Roman Tj"/>
        </w:rPr>
        <w:t>это страна или территория, которое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находится под управления другого государства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$B) </w:t>
      </w:r>
      <w:r w:rsidRPr="00DB10D7">
        <w:rPr>
          <w:rFonts w:ascii="Times New Roman Tj" w:hAnsi="Times New Roman Tj"/>
        </w:rPr>
        <w:t>территория или страна, которая частично управляет себя, но защита госграницы на душе метрополии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страны, которые входят в состав Великобритании и признают королеву Англии своим лидером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$D) </w:t>
      </w:r>
      <w:r w:rsidRPr="00DB10D7">
        <w:rPr>
          <w:rFonts w:ascii="Times New Roman Tj" w:hAnsi="Times New Roman Tj"/>
        </w:rPr>
        <w:t>территория или страна, которая находится внутри другой страны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@99.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Когда был образован СНГ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1991 года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1992 года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1993 года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1994 года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8 декабря 1995 года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@100.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Существуют два типа административной структуры государства. Определите их…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унитарные и федеративные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монархические и республиканские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суверенные и колони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протектораты и доминионы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@101.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 w:rsidRPr="00DB10D7">
        <w:rPr>
          <w:rFonts w:ascii="Times New Roman Tj" w:hAnsi="Times New Roman Tj"/>
        </w:rPr>
        <w:t>Что такое «демографическая весна»</w:t>
      </w:r>
      <w:r>
        <w:rPr>
          <w:rFonts w:ascii="Times New Roman Tj" w:hAnsi="Times New Roman Tj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когда в стране численность население увеличивается быстрым темпом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численности безработных в стране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лесных массивов</w:t>
      </w:r>
      <w:r>
        <w:rPr>
          <w:rFonts w:ascii="Times New Roman Tj" w:hAnsi="Times New Roman Tj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увеличение численности взрослого</w:t>
      </w:r>
      <w:r>
        <w:rPr>
          <w:rFonts w:ascii="Times New Roman Tj" w:hAnsi="Times New Roman Tj"/>
        </w:rPr>
        <w:t xml:space="preserve"> </w:t>
      </w:r>
      <w:r w:rsidRPr="00DB10D7">
        <w:rPr>
          <w:rFonts w:ascii="Times New Roman Tj" w:hAnsi="Times New Roman Tj"/>
        </w:rPr>
        <w:t>населения в зависимости от молодых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DB10D7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DB10D7">
        <w:rPr>
          <w:rFonts w:ascii="Times New Roman Tj" w:hAnsi="Times New Roman Tj"/>
        </w:rPr>
        <w:t>все ответы правильны</w:t>
      </w:r>
      <w:r>
        <w:rPr>
          <w:rFonts w:ascii="Times New Roman Tj" w:hAnsi="Times New Roman Tj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какие годы была построена автомобильная дорога Ош-Хорог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1935-1940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1918-1922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1931-1932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1940-1941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1920-1926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электростанция впервые была построена в Таджикистане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Нурекская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Варзобская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Рагунская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Кайракумская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Сарбандская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каком году в Таджикистане была построена и пущена в эксплуатацию железная дорога Хавост-Ходжент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1930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1897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1826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1990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какие годы была построена железная дорога Термез-Душанбе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1919-1921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1917-1924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1926-1929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1970-1975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1941-1948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Когда в Таджикистане впервые была открыта воздушная трасса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1924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1970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1969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каком году г.Душанбе стал столицей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1919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1926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1924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1929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1918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Какой водоем является самым большим по объёму водоемом Таджикистана,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Муминабад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Каттасай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</w:t>
      </w:r>
      <w:r>
        <w:rPr>
          <w:rFonts w:ascii="Times New Roman Tj" w:hAnsi="Times New Roman Tj"/>
          <w:color w:val="000000"/>
        </w:rPr>
        <w:t xml:space="preserve"> (Гулистон);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Норак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Фархад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@109.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Какова длина железной дороги Термез-</w:t>
      </w:r>
      <w:r>
        <w:rPr>
          <w:rFonts w:ascii="Times New Roman Tj" w:hAnsi="Times New Roman Tj"/>
          <w:color w:val="000000"/>
        </w:rPr>
        <w:t>Бохтар</w:t>
      </w:r>
      <w:r w:rsidRPr="00DB10D7">
        <w:rPr>
          <w:rFonts w:ascii="Times New Roman Tj" w:hAnsi="Times New Roman Tj"/>
          <w:color w:val="000000"/>
        </w:rPr>
        <w:t>-Яван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A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450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265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700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D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400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75 км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Чем определяется естественный прирост населения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городского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населения за счет переселения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за счет рождаемости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мужчин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женщин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национальный доход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производственные затраты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заработная плата рабочих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разность между сырьем и выпущенным конечным продуктом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доход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доход предприятия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изучает демография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поверхность земли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растительность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население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природные богатства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космос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вложение капитала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производительности труда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доходов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денежные вложения, которые используются в различных направлениях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выдача заработной платы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кредитования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специализация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Производство нескольких видов продукции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Объединение совместных усилий для выпуска основной продукции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Выпуск общественного продукта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Быть вместе на одной территории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Совместное и общественное производство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миграция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Передвижение людей в одной территории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Передвижение численности сельского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городского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Увеличения численности мужского или женского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интенсивный путь развития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производства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Строительство новых производственных объектов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Дополнительные вложения для развития научно-технического прогресса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Увеличение численности рабочих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Превращение в собственность природных ресурсов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означает регион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Отдельно взятый район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Разделение одной большой территории на отдельные части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Отдельный материк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Отдельно взятый населенный пункт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Группа районов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означает транзит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Строительство дорог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товаров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товаров с помощью промежуточных станций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пассажиров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Перевозка товаров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@119.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растения относятся к техническим культурам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Пшеница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Садоводство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Картошка, овощи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Хлопок, сахарная свекла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Кукуруза, рис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самая длинная река в Таджикистане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Амударья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Заравшан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Пяндж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Каф</w:t>
      </w:r>
      <w:r>
        <w:rPr>
          <w:rFonts w:ascii="Times New Roman Tj" w:hAnsi="Times New Roman Tj"/>
          <w:color w:val="000000"/>
        </w:rPr>
        <w:t>и</w:t>
      </w:r>
      <w:r w:rsidRPr="00DB10D7">
        <w:rPr>
          <w:rFonts w:ascii="Times New Roman Tj" w:hAnsi="Times New Roman Tj"/>
          <w:color w:val="000000"/>
        </w:rPr>
        <w:t>рниган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Какова длина территории Таджикистана с запада на восток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A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510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715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915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D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3000 </w:t>
      </w:r>
      <w:r w:rsidRPr="00DB10D7">
        <w:rPr>
          <w:rFonts w:ascii="Times New Roman Tj" w:hAnsi="Times New Roman Tj"/>
          <w:color w:val="000000"/>
        </w:rPr>
        <w:t>км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350 км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 какому экономическому району Таджикистана относятся Зеравшанские хребты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Раштскому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Согдийскому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Вахшскому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Гиссарскому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Горно-Бадахшанскому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три независимые государства, которые не входят в СНГ: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Украина, Таджикистан, Молдова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Грузия, Киргизстан, Армения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Азербайджан, Белоруссия, Казахстан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Туркменистан, Узбекистан, Россия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Литва, Эстония, Латвия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какими странами СНГ имеет сухопутную границу: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Индия, Швейцария, Болгария, Япония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Норвегия, Венгрия, Турция, Афганистан, Китай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Ирак, Катар, Алжир, Египет, ЮАР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США, Канада, Аргентина, Бразилия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Пакистан, Непал, Гана, Судан, Заир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какое из государств СНГ граничит с Китаем и Афганистаном: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Киргизстан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Узбекистан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Азербайджан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страну СНГ, с которой Россия имеет самую протяженную границу: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Украина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Китай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Беларусь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страны СНГ, которые не имеют границы с Россией: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Украина, Беларусь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Таджикистан, Туркменистан, Армения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Грузия, Азербайджан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Казахстан, Грузия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Беларусь, Грузия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государства СНГ обладает крупными месторождениями запасами каменных солей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Молдова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Туркменистан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Грузия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Армения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@129.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сферы являются в промышленности Таджикистана специализирующими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топливная промышленность, кондитерская, швейная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производство соли, обувная, шерстяная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кожная, маслобойная, мясная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электроэнергетика, цветная металлургия, легкая, химическая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машиностроения, тракторная, автомобилестроения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ведущие сферы растениеводства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хлопководство, выращивание фруктов, виноградарство, цитрусы, овощей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, выращивание кукуруза, зерно овес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лён масличный, кунжут, хмель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производство чая, грецкого ореха, граната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арбузы, дыни, лук, картошка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ведущие сферы скотоводства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козоводство, птицеводство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коневодство, крупный рогатый скот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овцеводство, коконоводство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рыболовство, пчеловодство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свиноводство, разведение яков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какое государство в Центральной Азии занимает первое место по развитию отрасли хлопководства и шелководства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Казахстан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Туркменистан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Узбекистан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Кыргызстан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Таджикистан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Укажите, в каких городах Таджикистана действует предприятие черной металлургии полного цикла производства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Ходженте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Кулябе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>) Бохтаре;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 названных городах такое предприятие не имеется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какой целью созданы заповедники и заказники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Охраны чистого воздуха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Охраны и восстановление редких растений и животных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Для прогулки туристов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Изучение природы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Проведение спортивных соревнований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горы и горные хребты относятся к Тян-Шанской горной системе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Зеравшанский- Хазратишах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Гиссарский - Ванчский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Кураминский- Моголтау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Джилантау- Сарикольский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Аланский- Каратегинский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из указанных горных хребтов относятся к Памирской горной системе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Бабатаг- Вахшский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Каратау- Териклитау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Туюнтау- Кураминский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Язгулемский-Ишкашимский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Рангон- Актау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какой части Таджикистана расположена высокогорная пустыня Памир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Западной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Восточной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Южной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Северной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Северо - Западной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воды считаются минеральными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Питьевые воды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Прозрачные воды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Вода имеющие в своём составе растворённые соли, минералы и другие химические элементы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Воды рек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Сточные воды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@139.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озеро считается в Таджикистане самым крупным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Искандаркуль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Заркуль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Шуркуль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Сарезское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Каракуль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водохранилище в Таджикистане по площади считается самым крупным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Фархадское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Каттасайское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Головное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Сульбурское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Какое водохранилище по объёму воды в Таджикистане считается самое крупное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Байпазинское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Нурекское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Кайракумское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Головное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Фархадское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Какая вода из указанных родников горячая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Сиёма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Файзабад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Шаамбари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Хаджаобигарм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Чилучорчашма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каким государством соединяет Таджикистан автомабильная дорога Мургаб-Кульма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Ираном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Афганистаном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Китаем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Россией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Узбекистаном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области и районы соединяет автомобильная дорога Куляб - Дарваз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Согдийскую-Хатлонскую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Районы республиканского подчинение Горно-Бадахшанскую автономную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Хатлонскую -Горно-Бадахшанскую автономную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Согдийскую, Горно-Бадахшанскую автономную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Районы республиканского подчинения, Хатлонскую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@145.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Какие области и районы может соединять туннель Анзобского перевала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Горно-Бадахшанскую автономную область- Хатлонскую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Хатлонскую Районы республиканского подчинения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Согдийскую- Районы республиканского подчинения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Районы республиканского подчинения – Горно–Бадахшанскую область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Хатлонскую- Согдийскую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 какого горного хребта начинается река Варзоб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Кураминского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Ишкашимского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Хазратишахского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Бабатагского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Гиссарского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какой реке сооружена Сангтудинская </w:t>
      </w:r>
      <w:r>
        <w:rPr>
          <w:rFonts w:ascii="Times New Roman Tj" w:hAnsi="Times New Roman Tj"/>
          <w:color w:val="000000"/>
        </w:rPr>
        <w:t xml:space="preserve">ГЭС-1 и </w:t>
      </w:r>
      <w:r w:rsidRPr="00DB10D7">
        <w:rPr>
          <w:rFonts w:ascii="Times New Roman Tj" w:hAnsi="Times New Roman Tj"/>
          <w:color w:val="000000"/>
        </w:rPr>
        <w:t xml:space="preserve">Сангтудинская </w:t>
      </w:r>
      <w:r>
        <w:rPr>
          <w:rFonts w:ascii="Times New Roman Tj" w:hAnsi="Times New Roman Tj"/>
          <w:color w:val="000000"/>
        </w:rPr>
        <w:t>ГЭС-2?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Сырдарь</w:t>
      </w:r>
      <w:r>
        <w:rPr>
          <w:rFonts w:ascii="Times New Roman Tj" w:hAnsi="Times New Roman Tj"/>
          <w:color w:val="000000"/>
        </w:rPr>
        <w:t>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Амударь</w:t>
      </w:r>
      <w:r>
        <w:rPr>
          <w:rFonts w:ascii="Times New Roman Tj" w:hAnsi="Times New Roman Tj"/>
          <w:color w:val="000000"/>
        </w:rPr>
        <w:t>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Зеравшане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Бартанге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Где находиться географический центр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Гиссаре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Ходженте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Кулябе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Дарвазе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Памире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@149.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такое урбанизация населения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Прирост население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Изучение национальное состава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Миграция населения с сельской местности в городское, рост городов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Решение проблемы безработицы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Изучение народов мира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Что изучает демография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Размещения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Проблемы безработицы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Прирост населения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Социальные проблемы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Все прежде упомянутые проблемы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@151.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процентов территории Таджикистана занимают ледники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6%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7%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11%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14%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29%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@152.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В каком хребте находится ледник </w:t>
      </w:r>
      <w:r>
        <w:rPr>
          <w:rFonts w:ascii="Times New Roman Tj" w:hAnsi="Times New Roman Tj"/>
          <w:color w:val="000000"/>
        </w:rPr>
        <w:t>(</w:t>
      </w:r>
      <w:r w:rsidRPr="00DB10D7">
        <w:rPr>
          <w:rFonts w:ascii="Times New Roman Tj" w:hAnsi="Times New Roman Tj"/>
          <w:color w:val="000000"/>
        </w:rPr>
        <w:t>Федченко</w:t>
      </w:r>
      <w:r>
        <w:rPr>
          <w:rFonts w:ascii="Times New Roman Tj" w:hAnsi="Times New Roman Tj"/>
          <w:color w:val="000000"/>
        </w:rPr>
        <w:t>) Ванджях?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 xml:space="preserve">Петр </w:t>
      </w:r>
      <w:r w:rsidRPr="00DB10D7">
        <w:rPr>
          <w:rFonts w:ascii="Times New Roman Tj" w:hAnsi="Times New Roman Tj"/>
          <w:color w:val="000000"/>
          <w:lang w:val="en-US"/>
        </w:rPr>
        <w:t>I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Хазрати шах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>) Вахан;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Академия наук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Аличур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@153.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 xml:space="preserve">Сколько метров составляет толщина ледника </w:t>
      </w:r>
      <w:r>
        <w:rPr>
          <w:rFonts w:ascii="Times New Roman Tj" w:hAnsi="Times New Roman Tj"/>
          <w:color w:val="000000"/>
        </w:rPr>
        <w:t>(</w:t>
      </w:r>
      <w:r w:rsidRPr="00DB10D7">
        <w:rPr>
          <w:rFonts w:ascii="Times New Roman Tj" w:hAnsi="Times New Roman Tj"/>
          <w:color w:val="000000"/>
        </w:rPr>
        <w:t>Федченко</w:t>
      </w:r>
      <w:r>
        <w:rPr>
          <w:rFonts w:ascii="Times New Roman Tj" w:hAnsi="Times New Roman Tj"/>
          <w:color w:val="000000"/>
        </w:rPr>
        <w:t>) Ванджях?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A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50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B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100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C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500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D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700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  <w:lang w:val="en-US"/>
        </w:rPr>
      </w:pPr>
      <w:r>
        <w:rPr>
          <w:rFonts w:ascii="Times New Roman Tj" w:hAnsi="Times New Roman Tj"/>
          <w:color w:val="000000"/>
          <w:lang w:val="en-US"/>
        </w:rPr>
        <w:t>$</w:t>
      </w:r>
      <w:r w:rsidRPr="00DB10D7">
        <w:rPr>
          <w:rFonts w:ascii="Times New Roman Tj" w:hAnsi="Times New Roman Tj"/>
          <w:color w:val="000000"/>
          <w:lang w:val="en-US"/>
        </w:rPr>
        <w:t>E</w:t>
      </w:r>
      <w:r>
        <w:rPr>
          <w:rFonts w:ascii="Times New Roman Tj" w:hAnsi="Times New Roman Tj"/>
          <w:color w:val="000000"/>
          <w:lang w:val="en-US"/>
        </w:rPr>
        <w:t xml:space="preserve">) </w:t>
      </w:r>
      <w:r w:rsidRPr="00DB10D7">
        <w:rPr>
          <w:rFonts w:ascii="Times New Roman Tj" w:hAnsi="Times New Roman Tj"/>
          <w:color w:val="000000"/>
          <w:lang w:val="en-US"/>
        </w:rPr>
        <w:t xml:space="preserve">1000 </w:t>
      </w:r>
      <w:r w:rsidRPr="00DB10D7">
        <w:rPr>
          <w:rFonts w:ascii="Times New Roman Tj" w:hAnsi="Times New Roman Tj"/>
          <w:color w:val="000000"/>
        </w:rPr>
        <w:t>м</w:t>
      </w:r>
      <w:r>
        <w:rPr>
          <w:rFonts w:ascii="Times New Roman Tj" w:hAnsi="Times New Roman Tj"/>
          <w:color w:val="000000"/>
          <w:lang w:val="en-US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@154.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AC33DA">
        <w:rPr>
          <w:rFonts w:ascii="Times New Roman Tj" w:hAnsi="Times New Roman Tj"/>
          <w:color w:val="000000"/>
        </w:rPr>
        <w:t xml:space="preserve">К каким видам ледников относится ледник </w:t>
      </w:r>
      <w:r>
        <w:rPr>
          <w:rFonts w:ascii="Times New Roman Tj" w:hAnsi="Times New Roman Tj"/>
          <w:color w:val="000000"/>
        </w:rPr>
        <w:t>(</w:t>
      </w:r>
      <w:r w:rsidRPr="00DB10D7">
        <w:rPr>
          <w:rFonts w:ascii="Times New Roman Tj" w:hAnsi="Times New Roman Tj"/>
          <w:color w:val="000000"/>
        </w:rPr>
        <w:t>Федченко</w:t>
      </w:r>
      <w:r>
        <w:rPr>
          <w:rFonts w:ascii="Times New Roman Tj" w:hAnsi="Times New Roman Tj"/>
          <w:color w:val="000000"/>
        </w:rPr>
        <w:t>) Ванджях?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долинный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речной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материковый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озерный</w:t>
      </w:r>
      <w:r>
        <w:rPr>
          <w:rFonts w:ascii="Times New Roman Tj" w:hAnsi="Times New Roman Tj"/>
          <w:color w:val="000000"/>
        </w:rPr>
        <w:t>;</w:t>
      </w:r>
    </w:p>
    <w:p w:rsidR="00C8376F" w:rsidRPr="00AC33DA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AC33DA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AC33DA">
        <w:rPr>
          <w:rFonts w:ascii="Times New Roman Tj" w:hAnsi="Times New Roman Tj"/>
          <w:color w:val="000000"/>
        </w:rPr>
        <w:t>айсберг</w:t>
      </w:r>
      <w:r>
        <w:rPr>
          <w:rFonts w:ascii="Times New Roman Tj" w:hAnsi="Times New Roman Tj"/>
          <w:color w:val="000000"/>
        </w:rPr>
        <w:t>;</w:t>
      </w:r>
    </w:p>
    <w:p w:rsidR="00C8376F" w:rsidRPr="00AC33DA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@155.</w:t>
      </w:r>
      <w:r w:rsidRPr="00AC33DA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километров составляет общая протяженность рек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28500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600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32000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50000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10000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@156.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Сколько рек находится в Таджикистане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>) 947;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5</w:t>
      </w:r>
      <w:r>
        <w:rPr>
          <w:rFonts w:ascii="Times New Roman Tj" w:hAnsi="Times New Roman Tj"/>
          <w:color w:val="000000"/>
        </w:rPr>
        <w:t>69;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200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более 400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 xml:space="preserve">около </w:t>
      </w:r>
      <w:r>
        <w:rPr>
          <w:rFonts w:ascii="Times New Roman Tj" w:hAnsi="Times New Roman Tj"/>
          <w:color w:val="000000"/>
        </w:rPr>
        <w:t>75</w:t>
      </w:r>
      <w:r w:rsidRPr="00DB10D7">
        <w:rPr>
          <w:rFonts w:ascii="Times New Roman Tj" w:hAnsi="Times New Roman Tj"/>
          <w:color w:val="000000"/>
        </w:rPr>
        <w:t>0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@157.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самую длинную реку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</w:t>
      </w:r>
      <w:r>
        <w:rPr>
          <w:rFonts w:ascii="Times New Roman Tj" w:hAnsi="Times New Roman Tj"/>
          <w:color w:val="000000"/>
        </w:rPr>
        <w:t>дарья;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Зерафшан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</w:t>
      </w:r>
      <w:r>
        <w:rPr>
          <w:rFonts w:ascii="Times New Roman Tj" w:hAnsi="Times New Roman Tj"/>
          <w:color w:val="000000"/>
        </w:rPr>
        <w:t>ы</w:t>
      </w:r>
      <w:r w:rsidRPr="00DB10D7">
        <w:rPr>
          <w:rFonts w:ascii="Times New Roman Tj" w:hAnsi="Times New Roman Tj"/>
          <w:color w:val="000000"/>
        </w:rPr>
        <w:t>р</w:t>
      </w:r>
      <w:r>
        <w:rPr>
          <w:rFonts w:ascii="Times New Roman Tj" w:hAnsi="Times New Roman Tj"/>
          <w:color w:val="000000"/>
        </w:rPr>
        <w:t>дарья;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Гунд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Пяндж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@158.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В результате слияния, каких рек происходит река Аму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Каферниган с Пянджем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 xml:space="preserve">$B) </w:t>
      </w:r>
      <w:r w:rsidRPr="00DB10D7">
        <w:rPr>
          <w:rFonts w:ascii="Times New Roman Tj" w:hAnsi="Times New Roman Tj"/>
          <w:color w:val="000000"/>
        </w:rPr>
        <w:t>Вахш с Пянджем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Бартанг с Пянджем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$D) Фандаря</w:t>
      </w:r>
      <w:r w:rsidRPr="00DB10D7">
        <w:rPr>
          <w:rFonts w:ascii="Times New Roman Tj" w:hAnsi="Times New Roman Tj"/>
          <w:color w:val="000000"/>
        </w:rPr>
        <w:t xml:space="preserve"> с Зерафшаном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Кизилсу с Вахшем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@159.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К бассейну, какого моря относятся реки Таджикистана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Нурек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Арал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Каспий</w:t>
      </w:r>
      <w:r>
        <w:rPr>
          <w:rFonts w:ascii="Times New Roman Tj" w:hAnsi="Times New Roman Tj"/>
          <w:color w:val="000000"/>
        </w:rPr>
        <w:t>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Кайрокум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Сарез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jc w:val="both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@160.</w:t>
      </w:r>
      <w:r w:rsidRPr="00DB10D7">
        <w:rPr>
          <w:rFonts w:ascii="Times New Roman Tj" w:hAnsi="Times New Roman Tj"/>
          <w:color w:val="000000"/>
        </w:rPr>
        <w:t xml:space="preserve"> 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 w:rsidRPr="00DB10D7">
        <w:rPr>
          <w:rFonts w:ascii="Times New Roman Tj" w:hAnsi="Times New Roman Tj"/>
          <w:color w:val="000000"/>
        </w:rPr>
        <w:t>Укажите самую полноводную реку Центральной Азии</w:t>
      </w:r>
      <w:r>
        <w:rPr>
          <w:rFonts w:ascii="Times New Roman Tj" w:hAnsi="Times New Roman Tj"/>
          <w:color w:val="000000"/>
        </w:rPr>
        <w:t>?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A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С</w:t>
      </w:r>
      <w:r>
        <w:rPr>
          <w:rFonts w:ascii="Times New Roman Tj" w:hAnsi="Times New Roman Tj"/>
          <w:color w:val="000000"/>
        </w:rPr>
        <w:t>ырдарья;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B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Амуда</w:t>
      </w:r>
      <w:r>
        <w:rPr>
          <w:rFonts w:ascii="Times New Roman Tj" w:hAnsi="Times New Roman Tj"/>
          <w:color w:val="000000"/>
        </w:rPr>
        <w:t>рья;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C</w:t>
      </w:r>
      <w:r>
        <w:rPr>
          <w:rFonts w:ascii="Times New Roman Tj" w:hAnsi="Times New Roman Tj"/>
          <w:color w:val="000000"/>
        </w:rPr>
        <w:t>) Бартанг;</w:t>
      </w:r>
    </w:p>
    <w:p w:rsidR="00C8376F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D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Вахш</w:t>
      </w:r>
      <w:r>
        <w:rPr>
          <w:rFonts w:ascii="Times New Roman Tj" w:hAnsi="Times New Roman Tj"/>
          <w:color w:val="000000"/>
        </w:rPr>
        <w:t>;</w:t>
      </w:r>
    </w:p>
    <w:p w:rsidR="00C8376F" w:rsidRPr="00DB10D7" w:rsidRDefault="00C8376F" w:rsidP="00DB10D7">
      <w:pPr>
        <w:spacing w:after="0" w:line="240" w:lineRule="auto"/>
        <w:rPr>
          <w:rFonts w:ascii="Times New Roman Tj" w:hAnsi="Times New Roman Tj"/>
          <w:color w:val="000000"/>
        </w:rPr>
      </w:pPr>
      <w:r>
        <w:rPr>
          <w:rFonts w:ascii="Times New Roman Tj" w:hAnsi="Times New Roman Tj"/>
          <w:color w:val="000000"/>
        </w:rPr>
        <w:t>$</w:t>
      </w:r>
      <w:r w:rsidRPr="00DB10D7">
        <w:rPr>
          <w:rFonts w:ascii="Times New Roman Tj" w:hAnsi="Times New Roman Tj"/>
          <w:color w:val="000000"/>
        </w:rPr>
        <w:t>E</w:t>
      </w:r>
      <w:r>
        <w:rPr>
          <w:rFonts w:ascii="Times New Roman Tj" w:hAnsi="Times New Roman Tj"/>
          <w:color w:val="000000"/>
        </w:rPr>
        <w:t xml:space="preserve">) </w:t>
      </w:r>
      <w:r w:rsidRPr="00DB10D7">
        <w:rPr>
          <w:rFonts w:ascii="Times New Roman Tj" w:hAnsi="Times New Roman Tj"/>
          <w:color w:val="000000"/>
        </w:rPr>
        <w:t>Зерафшан</w:t>
      </w:r>
      <w:r>
        <w:rPr>
          <w:rFonts w:ascii="Times New Roman Tj" w:hAnsi="Times New Roman Tj"/>
          <w:color w:val="000000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@161.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Какой тип климата преобладает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тропический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субтропический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умеренно-морской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умеренно-континентальный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умеренно-сухой континентальный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Где в Таджикистане выпадает наиб</w:t>
      </w:r>
      <w:r>
        <w:rPr>
          <w:rFonts w:ascii="Times New Roman Tj" w:hAnsi="Times New Roman Tj"/>
        </w:rPr>
        <w:t>ольшее количество осадков</w:t>
      </w:r>
      <w:r w:rsidRPr="00582D45">
        <w:rPr>
          <w:rFonts w:ascii="Times New Roman Tj" w:hAnsi="Times New Roman Tj"/>
        </w:rPr>
        <w:t xml:space="preserve"> (1700 мм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?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Вахшской долине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Восточном Памире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>) долина реки Сырд</w:t>
      </w:r>
      <w:r w:rsidRPr="00582D45">
        <w:rPr>
          <w:rFonts w:ascii="Times New Roman Tj" w:hAnsi="Times New Roman Tj"/>
        </w:rPr>
        <w:t>арьи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на западных склонах Гиссарского хребта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Каратегине и Дарвозе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@163.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По каким видам из этих природных ресурсов Таджикистан занимает первое место в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золото и серебро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нефть и горючие газы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каменный уголь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лесные ресурсы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водные энергетические ресурсы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@164.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Какое месторождение природного газа находится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Газли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Шибирган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Кизилтумшук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Шадлык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Дарвоза</w:t>
      </w:r>
      <w:r>
        <w:rPr>
          <w:rFonts w:ascii="Times New Roman Tj" w:hAnsi="Times New Roman Tj"/>
        </w:rPr>
        <w:t>;</w:t>
      </w:r>
    </w:p>
    <w:p w:rsidR="00C8376F" w:rsidRPr="00582D45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@165.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582D45">
        <w:rPr>
          <w:rFonts w:ascii="Times New Roman Tj" w:hAnsi="Times New Roman Tj"/>
        </w:rPr>
        <w:t>Какое из этих землетрясений не относятся к Таджикистану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Каратаг (1907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Сарез (1911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Хоит (1949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Газли (1966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582D45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582D45">
        <w:rPr>
          <w:rFonts w:ascii="Times New Roman Tj" w:hAnsi="Times New Roman Tj"/>
        </w:rPr>
        <w:t>Шарора (1989</w:t>
      </w:r>
      <w:r>
        <w:rPr>
          <w:rFonts w:ascii="Times New Roman Tj" w:hAnsi="Times New Roman Tj"/>
        </w:rPr>
        <w:t>);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@166.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агропромышленный комплекс?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Это взаимосочетание: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промышленных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сельскохозяйственных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всех производственных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всех непроизводственных предприятий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FE5153">
        <w:rPr>
          <w:rFonts w:ascii="Times New Roman Tj" w:hAnsi="Times New Roman Tj"/>
        </w:rPr>
        <w:t xml:space="preserve">производственных и непроизводственных предприятий, связанных с сельским хозяйством; 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@167.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По какому из этих показателей Таджикистан занимает первое место в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количеству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плотности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естественному приросту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удельному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весу городского населения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удельному весу сельского населения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@168.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из этих отраслей наиболее слабо развита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цветная металлургия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черная металлургия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машиностроение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химическая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энергетическая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@169.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тяжелой промышленности Таджикистана является отраслью специализации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машиностроение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химическая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цветная металлургия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промышленность стройматериалов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топливная промышленность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@170.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отрасли легкой и пищевой промышленности Таджикистана не являются отраслями специализации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хлопчатобумажная и ковровая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плодоовощная и шелковая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консервная и винодельческая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мясомолочная</w:t>
      </w:r>
      <w:r>
        <w:rPr>
          <w:rFonts w:ascii="Times New Roman Tj" w:hAnsi="Times New Roman Tj"/>
        </w:rPr>
        <w:t>;</w:t>
      </w:r>
    </w:p>
    <w:p w:rsidR="00C8376F" w:rsidRPr="00101197" w:rsidRDefault="00C8376F" w:rsidP="00582D45">
      <w:pPr>
        <w:spacing w:after="0"/>
        <w:jc w:val="both"/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маслобойная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@171.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Укажите, в каких городах Таджикистана действует предприятие черной металлургии полного цикла производства</w:t>
      </w:r>
      <w:r>
        <w:rPr>
          <w:rFonts w:ascii="Times New Roman Tj" w:hAnsi="Times New Roman Tj"/>
        </w:rPr>
        <w:t>?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Ходженте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Кулябе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Гиссаре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7229A3">
        <w:rPr>
          <w:rFonts w:ascii="Times New Roman Tj" w:eastAsia="SimSun" w:hAnsi="Times New Roman Tj"/>
          <w:lang w:eastAsia="zh-CN"/>
        </w:rPr>
        <w:t>Бохтаре</w:t>
      </w:r>
      <w:r>
        <w:rPr>
          <w:rFonts w:ascii="Times New Roman Tj" w:hAnsi="Times New Roman Tj"/>
        </w:rPr>
        <w:t>;</w:t>
      </w:r>
    </w:p>
    <w:p w:rsidR="00C8376F" w:rsidRPr="00FE5153" w:rsidRDefault="00C8376F" w:rsidP="00FE5153">
      <w:pPr>
        <w:spacing w:after="0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$E) </w:t>
      </w:r>
      <w:r w:rsidRPr="00FE5153">
        <w:rPr>
          <w:rFonts w:ascii="Times New Roman Tj" w:hAnsi="Times New Roman Tj"/>
        </w:rPr>
        <w:t>в названных городах такое предприятие не имеется</w:t>
      </w:r>
      <w:r>
        <w:rPr>
          <w:rFonts w:ascii="Times New Roman Tj" w:hAnsi="Times New Roman Tj"/>
        </w:rPr>
        <w:t>;</w:t>
      </w:r>
    </w:p>
    <w:p w:rsidR="00C8376F" w:rsidRPr="00101197" w:rsidRDefault="00C8376F" w:rsidP="00582D45">
      <w:pPr>
        <w:spacing w:after="0"/>
        <w:jc w:val="both"/>
        <w:rPr>
          <w:color w:val="FF0000"/>
        </w:rPr>
      </w:pPr>
      <w:r>
        <w:rPr>
          <w:rFonts w:ascii="Times New Roman Tj" w:hAnsi="Times New Roman Tj"/>
          <w:color w:val="FF0000"/>
        </w:rPr>
        <w:t>@172.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  <w:color w:val="FF0000"/>
        </w:rPr>
        <w:t>По производству</w:t>
      </w:r>
      <w:r w:rsidRPr="00FE5153">
        <w:rPr>
          <w:rFonts w:ascii="Times New Roman Tj" w:hAnsi="Times New Roman Tj"/>
        </w:rPr>
        <w:t>, какого продукта Таджикистан занимает первое место в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хлопка-сырца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зерна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картофеля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герани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подсолнечника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@173.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Почему животноводство в Таджикистане является малопродуктивной отраслью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некачественные породы животных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слабая кормовая база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мало пастбищ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большая гористость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малое поголовье животных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@174.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вид транспорта наиболее слабо развит в Таджикистане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железнодорожный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автомобильный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воздушный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водный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трубопроводный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@175.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относится к непроизводственной сфере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промышленность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сельское хозяйство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транспорт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строительство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туризм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@176.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трудовые ресурсы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машины и тракторы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заводы и фабрики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трудоспособная часть населения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природные ресурсы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финансовые ресурсы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@177.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входит в состав топливной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угольная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нефтяная и газовая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простые виды топлива (дрова</w:t>
      </w:r>
      <w:r>
        <w:rPr>
          <w:rFonts w:ascii="Times New Roman Tj" w:hAnsi="Times New Roman Tj"/>
        </w:rPr>
        <w:t>);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только горючие сланцы и торфяная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все вышеназванные отрасли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@178.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предприятие имеет полный металлургический цикл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Производство железной руды и кокса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выплавки чугуна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по выплавке стали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по производству проката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предприятие по производству всех выше названных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@179.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металлургическая база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металлургический комбинат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несколько металлургических предприятий, работающих на единой базе сырья и топлива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сочетание предприятий черной и цветной металлургии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металлургический завод неполного цикла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металлургический завод полного цикла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@180.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цветной металлургии больше всего тяготеет к источникам энергии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алюминиевая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выплавка меди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золотодобывающая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никелевая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производство серебра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@181.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продукции не относятся к лесной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строительные материалы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спички и фанера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технические ткани и пушнина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картон и спирт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целлюлоза и бумага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продукты не относятся к легкой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искусственное волокно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пушнина и трикотаж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одежда и обувь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шелковые ткани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хлопчатобумажные ткани и ковры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@183.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Какая отрасль не относится к пищевой 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мясомолочная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сахарная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мукомольная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комбикормовая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консервно-винодельная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@184.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Какие продукты не относятся к животноводству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мясо и молоко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искусственная кожа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яйца и шерсть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мёд и пушнина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животное масло</w:t>
      </w:r>
      <w:r>
        <w:rPr>
          <w:rFonts w:ascii="Times New Roman Tj" w:hAnsi="Times New Roman Tj"/>
        </w:rPr>
        <w:t>;</w:t>
      </w:r>
    </w:p>
    <w:p w:rsidR="00C8376F" w:rsidRPr="00101197" w:rsidRDefault="00C8376F" w:rsidP="00A64648">
      <w:pPr>
        <w:spacing w:after="0"/>
        <w:jc w:val="both"/>
      </w:pPr>
      <w:r>
        <w:rPr>
          <w:rFonts w:ascii="Times New Roman Tj" w:hAnsi="Times New Roman Tj"/>
        </w:rPr>
        <w:t>@185.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 w:rsidRPr="00A64648">
        <w:rPr>
          <w:rFonts w:ascii="Times New Roman Tj" w:hAnsi="Times New Roman Tj"/>
        </w:rPr>
        <w:t>Что такое экономический район</w:t>
      </w:r>
      <w:r>
        <w:rPr>
          <w:rFonts w:ascii="Times New Roman Tj" w:hAnsi="Times New Roman Tj"/>
        </w:rPr>
        <w:t>?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отраслей народного хозяйства</w:t>
      </w:r>
      <w:r>
        <w:rPr>
          <w:rFonts w:ascii="Times New Roman Tj" w:hAnsi="Times New Roman Tj"/>
        </w:rPr>
        <w:t>;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часть страны со специфическими направлениями хозяйства</w:t>
      </w:r>
      <w:r>
        <w:rPr>
          <w:rFonts w:ascii="Times New Roman Tj" w:hAnsi="Times New Roman Tj"/>
        </w:rPr>
        <w:t>;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нескольких административных областей</w:t>
      </w:r>
      <w:r>
        <w:rPr>
          <w:rFonts w:ascii="Times New Roman Tj" w:hAnsi="Times New Roman Tj"/>
        </w:rPr>
        <w:t>;</w:t>
      </w:r>
    </w:p>
    <w:p w:rsidR="00C8376F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взаимосвязанных отраслей</w:t>
      </w:r>
      <w:r>
        <w:rPr>
          <w:rFonts w:ascii="Times New Roman Tj" w:hAnsi="Times New Roman Tj"/>
        </w:rPr>
        <w:t>;</w:t>
      </w:r>
    </w:p>
    <w:p w:rsidR="00C8376F" w:rsidRPr="00A64648" w:rsidRDefault="00C8376F" w:rsidP="00A64648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A64648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A64648">
        <w:rPr>
          <w:rFonts w:ascii="Times New Roman Tj" w:hAnsi="Times New Roman Tj"/>
        </w:rPr>
        <w:t>совокупность отраслей производственной и непроизводственной сферы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@186.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каботажные перевозки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внутренние перевозки водным транспортом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внешние перевозки водным транспортом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перевозка грузов воздушным транспортом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перевозка грузов железнодорожным транспортом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перевозка грузов автомобильным транспортом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@187.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Кто является основоположником теории территориально-производственные комплексы (ТПК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 производственных циклов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Н.Н.Баранский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Н.Н.Колосовский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Н.Н.Саушкин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В.И.Ленин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А.Т.Хрущев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@188.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производственные циклы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отраслей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непроизводственных отраслей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и непроизводственных отраслей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взаимосвязанные устойчивые ветви производства, образующиеся вокруг основного производства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неустойчивые связи в производстве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@189.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Что такое промышленные узлы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Общеэкономические связи промышленных предприятий на компактной территории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пунктов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центров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промышленных предприятий на определенной территории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совокупность производственных и непроизводственных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 xml:space="preserve"> предприятий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@190.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экономический район Таджикистана имеет сухой субтропический климат 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в хозяйстве преобладают тяжелая (машиностроение, цветная металлургия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, пищевая и легкая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промышленности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Согдийский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@191.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 экономический район Таджикистана отличается производством хлопка-сырца и цитрусовыми культурами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Согдийский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@192.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Картофелеводство, садоводство и богарное зерноводство являются важнейшими отраслями какого экономического района Таджикистана</w:t>
      </w:r>
      <w:r>
        <w:rPr>
          <w:rFonts w:ascii="Times New Roman Tj" w:hAnsi="Times New Roman Tj"/>
        </w:rPr>
        <w:t>?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Согдийский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Гиссарский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Раштский</w:t>
      </w:r>
      <w:r>
        <w:rPr>
          <w:rFonts w:ascii="Times New Roman Tj" w:hAnsi="Times New Roman Tj"/>
        </w:rPr>
        <w:t>;</w:t>
      </w:r>
    </w:p>
    <w:p w:rsidR="00C8376F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Вахшский</w:t>
      </w:r>
      <w:r>
        <w:rPr>
          <w:rFonts w:ascii="Times New Roman Tj" w:hAnsi="Times New Roman Tj"/>
        </w:rPr>
        <w:t>;</w:t>
      </w:r>
    </w:p>
    <w:p w:rsidR="00C8376F" w:rsidRPr="00101197" w:rsidRDefault="00C8376F" w:rsidP="00582D45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Кулябский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@193.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В какой части Центральной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Азии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расположена Таджикистан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южной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западной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юго-восточной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северной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северо-восточной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@194.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место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занимает Таджикистан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по величине площади среди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республики Центральной Азии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@195.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Какое место занимает Таджикистан среди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республик Центральной Азии по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численности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населения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2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@196.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Укажите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государство, с которым Таджикистан не имеет границу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FE5153">
        <w:rPr>
          <w:rFonts w:ascii="Times New Roman Tj" w:hAnsi="Times New Roman Tj"/>
        </w:rPr>
        <w:t>Казахстан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Китай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Афганистан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Киргизстан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Узбекистан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@197.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На сколько горных систем разделяются все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горные хребты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Таджикистана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FE5153">
        <w:rPr>
          <w:rFonts w:ascii="Times New Roman Tj" w:hAnsi="Times New Roman Tj"/>
        </w:rPr>
        <w:t>3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5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6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4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1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@198.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В какой части Таджикистана находится полупустынная зона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 xml:space="preserve">$A) </w:t>
      </w:r>
      <w:r w:rsidRPr="00FE5153">
        <w:rPr>
          <w:rFonts w:ascii="Times New Roman Tj" w:hAnsi="Times New Roman Tj"/>
        </w:rPr>
        <w:t>южной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восточной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западной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северной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центральной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@199.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Какой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хребет играет роль</w:t>
      </w:r>
      <w:r>
        <w:rPr>
          <w:rFonts w:ascii="Times New Roman Tj" w:hAnsi="Times New Roman Tj"/>
        </w:rPr>
        <w:t xml:space="preserve"> </w:t>
      </w:r>
      <w:r w:rsidRPr="00FE5153">
        <w:rPr>
          <w:rFonts w:ascii="Times New Roman Tj" w:hAnsi="Times New Roman Tj"/>
        </w:rPr>
        <w:t>границы между Таджикистаном и Китаем</w:t>
      </w:r>
      <w:r>
        <w:rPr>
          <w:rFonts w:ascii="Times New Roman Tj" w:hAnsi="Times New Roman Tj"/>
        </w:rPr>
        <w:t>?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Сарикол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Аличур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Хазрати шах</w:t>
      </w:r>
      <w:r>
        <w:rPr>
          <w:rFonts w:ascii="Times New Roman Tj" w:hAnsi="Times New Roman Tj"/>
        </w:rPr>
        <w:t>;</w:t>
      </w:r>
    </w:p>
    <w:p w:rsidR="00C8376F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Бабатаг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Вахон</w:t>
      </w:r>
      <w:r>
        <w:rPr>
          <w:rFonts w:ascii="Times New Roman Tj" w:hAnsi="Times New Roman Tj"/>
        </w:rPr>
        <w:t>;</w:t>
      </w:r>
    </w:p>
    <w:p w:rsidR="00C8376F" w:rsidRPr="00FE5153" w:rsidRDefault="00C8376F" w:rsidP="00C1229D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@200.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 w:rsidRPr="00FE5153">
        <w:rPr>
          <w:rFonts w:ascii="Times New Roman Tj" w:hAnsi="Times New Roman Tj"/>
        </w:rPr>
        <w:t>Дайте научное определение системы географических наук</w:t>
      </w:r>
      <w:r>
        <w:rPr>
          <w:rFonts w:ascii="Times New Roman Tj" w:hAnsi="Times New Roman Tj"/>
        </w:rPr>
        <w:t>?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A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Изучение законов развития и размещения природных факторов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B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Элементы экономической географии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C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Элементы физической географии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  <w:lang w:val="en-US"/>
        </w:rPr>
        <w:t>D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Физическая и экономическая география и ее основные элементы</w:t>
      </w:r>
      <w:r>
        <w:rPr>
          <w:rFonts w:ascii="Times New Roman Tj" w:hAnsi="Times New Roman Tj"/>
        </w:rPr>
        <w:t>;</w:t>
      </w:r>
    </w:p>
    <w:p w:rsidR="00C8376F" w:rsidRDefault="00C8376F" w:rsidP="00FE5153">
      <w:pPr>
        <w:spacing w:after="0"/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$</w:t>
      </w:r>
      <w:r w:rsidRPr="00FE5153">
        <w:rPr>
          <w:rFonts w:ascii="Times New Roman Tj" w:hAnsi="Times New Roman Tj"/>
        </w:rPr>
        <w:t>E</w:t>
      </w:r>
      <w:r>
        <w:rPr>
          <w:rFonts w:ascii="Times New Roman Tj" w:hAnsi="Times New Roman Tj"/>
        </w:rPr>
        <w:t xml:space="preserve">) </w:t>
      </w:r>
      <w:r w:rsidRPr="00FE5153">
        <w:rPr>
          <w:rFonts w:ascii="Times New Roman Tj" w:hAnsi="Times New Roman Tj"/>
        </w:rPr>
        <w:t>изучение экономическая география;</w:t>
      </w:r>
    </w:p>
    <w:p w:rsidR="00C8376F" w:rsidRPr="006F451F" w:rsidRDefault="00C8376F" w:rsidP="00FE5153">
      <w:pPr>
        <w:spacing w:after="0"/>
        <w:jc w:val="both"/>
        <w:rPr>
          <w:rFonts w:ascii="Times New Roman" w:hAnsi="Times New Roman"/>
        </w:rPr>
      </w:pPr>
    </w:p>
    <w:sectPr w:rsidR="00C8376F" w:rsidRPr="006F451F" w:rsidSect="009C03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76F" w:rsidRDefault="00C8376F" w:rsidP="00290DEC">
      <w:pPr>
        <w:spacing w:after="0" w:line="240" w:lineRule="auto"/>
      </w:pPr>
      <w:r>
        <w:separator/>
      </w:r>
    </w:p>
  </w:endnote>
  <w:endnote w:type="continuationSeparator" w:id="0">
    <w:p w:rsidR="00C8376F" w:rsidRDefault="00C8376F" w:rsidP="00290D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76F" w:rsidRDefault="00C8376F" w:rsidP="00290DEC">
      <w:pPr>
        <w:spacing w:after="0" w:line="240" w:lineRule="auto"/>
      </w:pPr>
      <w:r>
        <w:separator/>
      </w:r>
    </w:p>
  </w:footnote>
  <w:footnote w:type="continuationSeparator" w:id="0">
    <w:p w:rsidR="00C8376F" w:rsidRDefault="00C8376F" w:rsidP="00290D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376F" w:rsidRDefault="00C8376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46247"/>
    <w:multiLevelType w:val="hybridMultilevel"/>
    <w:tmpl w:val="DC5AE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10E"/>
    <w:rsid w:val="00006BE9"/>
    <w:rsid w:val="00032C3E"/>
    <w:rsid w:val="000366DF"/>
    <w:rsid w:val="00036D8F"/>
    <w:rsid w:val="000374FA"/>
    <w:rsid w:val="000652C0"/>
    <w:rsid w:val="00066CCF"/>
    <w:rsid w:val="0007142C"/>
    <w:rsid w:val="000774F2"/>
    <w:rsid w:val="000A10CA"/>
    <w:rsid w:val="000C0892"/>
    <w:rsid w:val="000C662A"/>
    <w:rsid w:val="000E48E6"/>
    <w:rsid w:val="00101197"/>
    <w:rsid w:val="0010261B"/>
    <w:rsid w:val="0012724F"/>
    <w:rsid w:val="00131378"/>
    <w:rsid w:val="001400CF"/>
    <w:rsid w:val="0015109F"/>
    <w:rsid w:val="001530FC"/>
    <w:rsid w:val="00165F27"/>
    <w:rsid w:val="00177698"/>
    <w:rsid w:val="00183EA3"/>
    <w:rsid w:val="001A6E05"/>
    <w:rsid w:val="001B5133"/>
    <w:rsid w:val="001C242A"/>
    <w:rsid w:val="001C2CF0"/>
    <w:rsid w:val="001C3801"/>
    <w:rsid w:val="001C71F4"/>
    <w:rsid w:val="001E06A9"/>
    <w:rsid w:val="001F09C7"/>
    <w:rsid w:val="001F562A"/>
    <w:rsid w:val="00200FFC"/>
    <w:rsid w:val="00213ED4"/>
    <w:rsid w:val="00223A4A"/>
    <w:rsid w:val="0022701A"/>
    <w:rsid w:val="002435C5"/>
    <w:rsid w:val="00250E86"/>
    <w:rsid w:val="00252441"/>
    <w:rsid w:val="00254E8F"/>
    <w:rsid w:val="0026279D"/>
    <w:rsid w:val="00290DEC"/>
    <w:rsid w:val="00294BFC"/>
    <w:rsid w:val="0029619F"/>
    <w:rsid w:val="002A0095"/>
    <w:rsid w:val="002B66F0"/>
    <w:rsid w:val="002C6B13"/>
    <w:rsid w:val="002D4C9D"/>
    <w:rsid w:val="002D76DA"/>
    <w:rsid w:val="002E606F"/>
    <w:rsid w:val="002E70C5"/>
    <w:rsid w:val="002E7E14"/>
    <w:rsid w:val="0030256C"/>
    <w:rsid w:val="003421BD"/>
    <w:rsid w:val="00397230"/>
    <w:rsid w:val="003C0BB4"/>
    <w:rsid w:val="003D2BD0"/>
    <w:rsid w:val="003D7543"/>
    <w:rsid w:val="003F07A6"/>
    <w:rsid w:val="00413B3D"/>
    <w:rsid w:val="00451CFD"/>
    <w:rsid w:val="00456411"/>
    <w:rsid w:val="00463FA3"/>
    <w:rsid w:val="00466F8E"/>
    <w:rsid w:val="00476DB0"/>
    <w:rsid w:val="0048534A"/>
    <w:rsid w:val="004939C4"/>
    <w:rsid w:val="004B197A"/>
    <w:rsid w:val="004C40E2"/>
    <w:rsid w:val="004C61C6"/>
    <w:rsid w:val="004D7624"/>
    <w:rsid w:val="004E4707"/>
    <w:rsid w:val="004E65E3"/>
    <w:rsid w:val="004F1E23"/>
    <w:rsid w:val="00501C89"/>
    <w:rsid w:val="0050533C"/>
    <w:rsid w:val="0050544D"/>
    <w:rsid w:val="0055785B"/>
    <w:rsid w:val="00563429"/>
    <w:rsid w:val="0057360C"/>
    <w:rsid w:val="00580EF3"/>
    <w:rsid w:val="00582D45"/>
    <w:rsid w:val="00597D25"/>
    <w:rsid w:val="005A22E8"/>
    <w:rsid w:val="005A63BD"/>
    <w:rsid w:val="005C3524"/>
    <w:rsid w:val="005C43C4"/>
    <w:rsid w:val="005C621C"/>
    <w:rsid w:val="005C7172"/>
    <w:rsid w:val="005E7E81"/>
    <w:rsid w:val="005F6B3A"/>
    <w:rsid w:val="006050DE"/>
    <w:rsid w:val="006215D2"/>
    <w:rsid w:val="006278D0"/>
    <w:rsid w:val="00632618"/>
    <w:rsid w:val="006670C8"/>
    <w:rsid w:val="006736C3"/>
    <w:rsid w:val="00674C94"/>
    <w:rsid w:val="00680250"/>
    <w:rsid w:val="00686A31"/>
    <w:rsid w:val="00686CB7"/>
    <w:rsid w:val="00690E91"/>
    <w:rsid w:val="00692B72"/>
    <w:rsid w:val="006D1169"/>
    <w:rsid w:val="006D4EF7"/>
    <w:rsid w:val="006D54D7"/>
    <w:rsid w:val="006F451F"/>
    <w:rsid w:val="007229A3"/>
    <w:rsid w:val="0072619F"/>
    <w:rsid w:val="00740942"/>
    <w:rsid w:val="00751330"/>
    <w:rsid w:val="00780E60"/>
    <w:rsid w:val="00781BEA"/>
    <w:rsid w:val="00796B41"/>
    <w:rsid w:val="007B079E"/>
    <w:rsid w:val="007B0968"/>
    <w:rsid w:val="007C1368"/>
    <w:rsid w:val="007C6CAE"/>
    <w:rsid w:val="007F4A3A"/>
    <w:rsid w:val="0081482B"/>
    <w:rsid w:val="00815357"/>
    <w:rsid w:val="00817974"/>
    <w:rsid w:val="00826B6F"/>
    <w:rsid w:val="00837A45"/>
    <w:rsid w:val="00841221"/>
    <w:rsid w:val="00841A65"/>
    <w:rsid w:val="0084294D"/>
    <w:rsid w:val="00845783"/>
    <w:rsid w:val="00857EC0"/>
    <w:rsid w:val="00871D6C"/>
    <w:rsid w:val="008A53AE"/>
    <w:rsid w:val="008A6A12"/>
    <w:rsid w:val="008A6FF6"/>
    <w:rsid w:val="008B6E21"/>
    <w:rsid w:val="008C4014"/>
    <w:rsid w:val="008D2C6B"/>
    <w:rsid w:val="008D2FE1"/>
    <w:rsid w:val="008E0880"/>
    <w:rsid w:val="008E1CBF"/>
    <w:rsid w:val="008E6DB7"/>
    <w:rsid w:val="00913496"/>
    <w:rsid w:val="00926A32"/>
    <w:rsid w:val="0093269A"/>
    <w:rsid w:val="009335CB"/>
    <w:rsid w:val="00934C83"/>
    <w:rsid w:val="009368F5"/>
    <w:rsid w:val="009728E8"/>
    <w:rsid w:val="00977DA8"/>
    <w:rsid w:val="0098259A"/>
    <w:rsid w:val="00990D46"/>
    <w:rsid w:val="009977BB"/>
    <w:rsid w:val="009A73C3"/>
    <w:rsid w:val="009C03AB"/>
    <w:rsid w:val="009C7ED2"/>
    <w:rsid w:val="009F04D8"/>
    <w:rsid w:val="00A036D6"/>
    <w:rsid w:val="00A0612A"/>
    <w:rsid w:val="00A24AB7"/>
    <w:rsid w:val="00A2706D"/>
    <w:rsid w:val="00A33E55"/>
    <w:rsid w:val="00A6313C"/>
    <w:rsid w:val="00A64648"/>
    <w:rsid w:val="00A84055"/>
    <w:rsid w:val="00A9518A"/>
    <w:rsid w:val="00AA0093"/>
    <w:rsid w:val="00AA1D14"/>
    <w:rsid w:val="00AC33DA"/>
    <w:rsid w:val="00AD3AA2"/>
    <w:rsid w:val="00AE1F02"/>
    <w:rsid w:val="00B23733"/>
    <w:rsid w:val="00B35E76"/>
    <w:rsid w:val="00B37170"/>
    <w:rsid w:val="00B3738F"/>
    <w:rsid w:val="00B45A94"/>
    <w:rsid w:val="00B47541"/>
    <w:rsid w:val="00B55628"/>
    <w:rsid w:val="00B74B86"/>
    <w:rsid w:val="00BA210B"/>
    <w:rsid w:val="00BB4F84"/>
    <w:rsid w:val="00BC0B3C"/>
    <w:rsid w:val="00BC0EFA"/>
    <w:rsid w:val="00C03014"/>
    <w:rsid w:val="00C03BE4"/>
    <w:rsid w:val="00C06163"/>
    <w:rsid w:val="00C1229D"/>
    <w:rsid w:val="00C14761"/>
    <w:rsid w:val="00C1573A"/>
    <w:rsid w:val="00C1710E"/>
    <w:rsid w:val="00C24C36"/>
    <w:rsid w:val="00C32783"/>
    <w:rsid w:val="00C371DB"/>
    <w:rsid w:val="00C53E80"/>
    <w:rsid w:val="00C64122"/>
    <w:rsid w:val="00C74FAA"/>
    <w:rsid w:val="00C8376F"/>
    <w:rsid w:val="00CB4F13"/>
    <w:rsid w:val="00CB5629"/>
    <w:rsid w:val="00CC7D8E"/>
    <w:rsid w:val="00CE05FE"/>
    <w:rsid w:val="00D11D7D"/>
    <w:rsid w:val="00D2707D"/>
    <w:rsid w:val="00D5063E"/>
    <w:rsid w:val="00D54259"/>
    <w:rsid w:val="00D54D6E"/>
    <w:rsid w:val="00D54E95"/>
    <w:rsid w:val="00D8691E"/>
    <w:rsid w:val="00D874D7"/>
    <w:rsid w:val="00D87E21"/>
    <w:rsid w:val="00D911B9"/>
    <w:rsid w:val="00DA0B37"/>
    <w:rsid w:val="00DB10D7"/>
    <w:rsid w:val="00DC0AF1"/>
    <w:rsid w:val="00DE2136"/>
    <w:rsid w:val="00E00359"/>
    <w:rsid w:val="00E30E60"/>
    <w:rsid w:val="00E40393"/>
    <w:rsid w:val="00E4347D"/>
    <w:rsid w:val="00E54ECE"/>
    <w:rsid w:val="00E56740"/>
    <w:rsid w:val="00E637CE"/>
    <w:rsid w:val="00EA46C3"/>
    <w:rsid w:val="00ED6C54"/>
    <w:rsid w:val="00EE10F7"/>
    <w:rsid w:val="00EE16E6"/>
    <w:rsid w:val="00F002A0"/>
    <w:rsid w:val="00F03776"/>
    <w:rsid w:val="00F24D9E"/>
    <w:rsid w:val="00F400C2"/>
    <w:rsid w:val="00F57169"/>
    <w:rsid w:val="00F6069D"/>
    <w:rsid w:val="00F64257"/>
    <w:rsid w:val="00F82009"/>
    <w:rsid w:val="00F90FC5"/>
    <w:rsid w:val="00F94A1B"/>
    <w:rsid w:val="00FD36F8"/>
    <w:rsid w:val="00FD7C90"/>
    <w:rsid w:val="00FE3164"/>
    <w:rsid w:val="00FE5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496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7E2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87E21"/>
    <w:rPr>
      <w:rFonts w:ascii="Cambria" w:hAnsi="Cambria" w:cs="Times New Roman"/>
      <w:b/>
      <w:color w:val="365F91"/>
      <w:sz w:val="28"/>
    </w:rPr>
  </w:style>
  <w:style w:type="paragraph" w:styleId="ListParagraph">
    <w:name w:val="List Paragraph"/>
    <w:basedOn w:val="Normal"/>
    <w:uiPriority w:val="99"/>
    <w:qFormat/>
    <w:rsid w:val="00C171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90DE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90DE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90DE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90DE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13B3D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13B3D"/>
    <w:rPr>
      <w:rFonts w:ascii="Tahoma" w:hAnsi="Tahoma" w:cs="Times New Roman"/>
      <w:sz w:val="16"/>
    </w:rPr>
  </w:style>
  <w:style w:type="paragraph" w:styleId="BodyText">
    <w:name w:val="Body Text"/>
    <w:basedOn w:val="Normal"/>
    <w:link w:val="BodyTextChar"/>
    <w:uiPriority w:val="99"/>
    <w:rsid w:val="00582D45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82D45"/>
    <w:rPr>
      <w:rFonts w:ascii="Times New Roman" w:hAnsi="Times New Roman" w:cs="Times New Roman"/>
      <w:sz w:val="28"/>
    </w:rPr>
  </w:style>
  <w:style w:type="paragraph" w:styleId="BodyText2">
    <w:name w:val="Body Text 2"/>
    <w:basedOn w:val="Normal"/>
    <w:link w:val="BodyText2Char"/>
    <w:uiPriority w:val="99"/>
    <w:semiHidden/>
    <w:rsid w:val="001C2CF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C2CF0"/>
    <w:rPr>
      <w:rFonts w:cs="Times New Roman"/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1879</TotalTime>
  <Pages>27</Pages>
  <Words>7463</Words>
  <Characters>-32766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107</cp:revision>
  <cp:lastPrinted>2018-10-27T06:20:00Z</cp:lastPrinted>
  <dcterms:created xsi:type="dcterms:W3CDTF">2017-11-17T10:48:00Z</dcterms:created>
  <dcterms:modified xsi:type="dcterms:W3CDTF">2025-04-29T09:34:00Z</dcterms:modified>
</cp:coreProperties>
</file>